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9B287C2" w14:textId="77777777" w:rsidR="00045AD3" w:rsidRDefault="00045AD3">
      <w:pPr>
        <w:spacing w:after="0"/>
      </w:pPr>
    </w:p>
    <w:p w14:paraId="510F2000" w14:textId="77777777" w:rsidR="0058622D" w:rsidRPr="006F0B1F" w:rsidRDefault="0058622D">
      <w:pPr>
        <w:spacing w:after="0"/>
      </w:pPr>
    </w:p>
    <w:p w14:paraId="4C4B8A06" w14:textId="33C9A19E" w:rsidR="00045AD3" w:rsidRPr="00094E69" w:rsidRDefault="00915A8B" w:rsidP="00045AD3">
      <w:pPr>
        <w:spacing w:after="120"/>
        <w:rPr>
          <w:b/>
          <w:sz w:val="24"/>
          <w:szCs w:val="24"/>
        </w:rPr>
      </w:pPr>
      <w:r w:rsidRPr="00094E69">
        <w:rPr>
          <w:b/>
          <w:sz w:val="24"/>
          <w:szCs w:val="24"/>
        </w:rPr>
        <w:t>Magglingen, Sanierung Jubiläumshalle</w:t>
      </w:r>
    </w:p>
    <w:p w14:paraId="142DFD2B" w14:textId="02E00EBF" w:rsidR="000B4BCB" w:rsidRDefault="00331566" w:rsidP="004A0B55">
      <w:pPr>
        <w:pStyle w:val="Titel"/>
        <w:tabs>
          <w:tab w:val="right" w:pos="9072"/>
        </w:tabs>
      </w:pPr>
      <w:r w:rsidRPr="0093486B">
        <w:t>Fotodokum</w:t>
      </w:r>
      <w:bookmarkStart w:id="0" w:name="_GoBack"/>
      <w:bookmarkEnd w:id="0"/>
      <w:r w:rsidRPr="0093486B">
        <w:t>entation</w:t>
      </w:r>
      <w:r w:rsidR="004A0B55">
        <w:tab/>
      </w:r>
      <w:r w:rsidR="00915A8B">
        <w:t>16</w:t>
      </w:r>
      <w:r w:rsidR="004A0B55">
        <w:t>.</w:t>
      </w:r>
      <w:r w:rsidR="00915A8B">
        <w:t>05</w:t>
      </w:r>
      <w:r w:rsidR="004A0B55">
        <w:t>.201</w:t>
      </w:r>
      <w:r w:rsidR="00915A8B">
        <w:t>9</w:t>
      </w:r>
    </w:p>
    <w:tbl>
      <w:tblPr>
        <w:tblStyle w:val="Tabellenraster"/>
        <w:tblW w:w="0" w:type="auto"/>
        <w:tblBorders>
          <w:top w:val="none" w:sz="0" w:space="0" w:color="auto"/>
          <w:left w:val="none" w:sz="0" w:space="0" w:color="auto"/>
          <w:bottom w:val="single" w:sz="12" w:space="0" w:color="FFFFFF" w:themeColor="background1"/>
          <w:right w:val="none" w:sz="0" w:space="0" w:color="auto"/>
          <w:insideH w:val="single" w:sz="4" w:space="0" w:color="FFFFFF" w:themeColor="background1"/>
          <w:insideV w:val="single" w:sz="12" w:space="0" w:color="FFFFFF" w:themeColor="background1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686"/>
        <w:gridCol w:w="4683"/>
      </w:tblGrid>
      <w:tr w:rsidR="001F5D7C" w14:paraId="01F1D540" w14:textId="77777777" w:rsidTr="00D40D95">
        <w:tc>
          <w:tcPr>
            <w:tcW w:w="4686" w:type="dxa"/>
            <w:vAlign w:val="bottom"/>
          </w:tcPr>
          <w:p w14:paraId="645027EC" w14:textId="48995963" w:rsidR="001F5D7C" w:rsidRDefault="00915A8B" w:rsidP="000B64D0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E0710CB" wp14:editId="0F1E798A">
                  <wp:extent cx="2966400" cy="1693654"/>
                  <wp:effectExtent l="0" t="0" r="5715" b="1905"/>
                  <wp:docPr id="9" name="Grafik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Scan_Jubihalle1.jpg"/>
                          <pic:cNvPicPr/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48" t="3728" r="2697" b="6283"/>
                          <a:stretch/>
                        </pic:blipFill>
                        <pic:spPr bwMode="auto">
                          <a:xfrm>
                            <a:off x="0" y="0"/>
                            <a:ext cx="2966400" cy="169365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83" w:type="dxa"/>
          </w:tcPr>
          <w:p w14:paraId="016B06D5" w14:textId="0267F914" w:rsidR="001F5D7C" w:rsidRDefault="00915A8B" w:rsidP="000B64D0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9CB3800" wp14:editId="4D59BCA4">
                  <wp:extent cx="2988000" cy="2238466"/>
                  <wp:effectExtent l="0" t="0" r="3175" b="0"/>
                  <wp:docPr id="13" name="Grafik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Scan_Jubihalle2.jpg"/>
                          <pic:cNvPicPr/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71" r="2636" b="4191"/>
                          <a:stretch/>
                        </pic:blipFill>
                        <pic:spPr bwMode="auto">
                          <a:xfrm>
                            <a:off x="0" y="0"/>
                            <a:ext cx="2988000" cy="22384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71D8A" w14:paraId="57FD1C49" w14:textId="77777777" w:rsidTr="00D40D95">
        <w:tc>
          <w:tcPr>
            <w:tcW w:w="4686" w:type="dxa"/>
            <w:vAlign w:val="bottom"/>
          </w:tcPr>
          <w:p w14:paraId="70A76C7F" w14:textId="66237199" w:rsidR="00671D8A" w:rsidRDefault="00915A8B" w:rsidP="000B64D0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8C9E294" wp14:editId="281A795F">
                  <wp:extent cx="2966085" cy="1977390"/>
                  <wp:effectExtent l="0" t="0" r="5715" b="3810"/>
                  <wp:docPr id="16" name="Grafik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kae20190514_08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66085" cy="19773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83" w:type="dxa"/>
          </w:tcPr>
          <w:p w14:paraId="61FA3CD8" w14:textId="48814B4C" w:rsidR="00671D8A" w:rsidRDefault="00915A8B" w:rsidP="000B64D0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33286CA" wp14:editId="4F324681">
                  <wp:extent cx="2964180" cy="1976120"/>
                  <wp:effectExtent l="0" t="0" r="7620" b="5080"/>
                  <wp:docPr id="17" name="Grafik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kae20190514_05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64180" cy="1976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71D8A" w14:paraId="58B55665" w14:textId="77777777" w:rsidTr="00D40D95">
        <w:tc>
          <w:tcPr>
            <w:tcW w:w="4686" w:type="dxa"/>
          </w:tcPr>
          <w:p w14:paraId="3B5C8F3D" w14:textId="45CD34CB" w:rsidR="00671D8A" w:rsidRDefault="00915A8B" w:rsidP="000F472C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C6F173A" wp14:editId="04EBC898">
                  <wp:extent cx="2966085" cy="2224405"/>
                  <wp:effectExtent l="0" t="0" r="5715" b="4445"/>
                  <wp:docPr id="18" name="Grafik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IMG_2155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66085" cy="22244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83" w:type="dxa"/>
          </w:tcPr>
          <w:p w14:paraId="68EFF5CB" w14:textId="64C08362" w:rsidR="00671D8A" w:rsidRDefault="00915A8B" w:rsidP="000F472C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87D36EB" wp14:editId="49A5A4A6">
                  <wp:extent cx="2964180" cy="2223135"/>
                  <wp:effectExtent l="0" t="0" r="7620" b="5715"/>
                  <wp:docPr id="19" name="Grafik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IMG_2167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64180" cy="22231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15A8B" w14:paraId="34EF4C5E" w14:textId="77777777" w:rsidTr="00D40D95">
        <w:tc>
          <w:tcPr>
            <w:tcW w:w="4686" w:type="dxa"/>
          </w:tcPr>
          <w:p w14:paraId="31155AAF" w14:textId="5FCAF93B" w:rsidR="00915A8B" w:rsidRDefault="00915A8B" w:rsidP="000F472C">
            <w:pPr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08C8376F" wp14:editId="3CC25F59">
                  <wp:extent cx="2966085" cy="2224405"/>
                  <wp:effectExtent l="0" t="0" r="5715" b="4445"/>
                  <wp:docPr id="20" name="Grafik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IMG_2156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66085" cy="22244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83" w:type="dxa"/>
          </w:tcPr>
          <w:p w14:paraId="1B44AEB6" w14:textId="77777777" w:rsidR="00915A8B" w:rsidRDefault="00915A8B" w:rsidP="000F472C">
            <w:pPr>
              <w:rPr>
                <w:noProof/>
              </w:rPr>
            </w:pPr>
          </w:p>
        </w:tc>
      </w:tr>
    </w:tbl>
    <w:p w14:paraId="48546603" w14:textId="61D4A6D3" w:rsidR="001F5D7C" w:rsidRDefault="001F5D7C" w:rsidP="006022D7">
      <w:pPr>
        <w:rPr>
          <w:lang w:eastAsia="de-DE"/>
        </w:rPr>
      </w:pPr>
    </w:p>
    <w:sectPr w:rsidR="001F5D7C" w:rsidSect="00910B5E">
      <w:headerReference w:type="default" r:id="rId15"/>
      <w:footerReference w:type="default" r:id="rId16"/>
      <w:headerReference w:type="first" r:id="rId17"/>
      <w:footerReference w:type="first" r:id="rId18"/>
      <w:pgSz w:w="11906" w:h="16838" w:code="9"/>
      <w:pgMar w:top="1701" w:right="830" w:bottom="1276" w:left="1701" w:header="680" w:footer="567" w:gutter="0"/>
      <w:cols w:space="720"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8633697" w14:textId="77777777" w:rsidR="00EB045F" w:rsidRDefault="00EB045F">
      <w:r>
        <w:separator/>
      </w:r>
    </w:p>
  </w:endnote>
  <w:endnote w:type="continuationSeparator" w:id="0">
    <w:p w14:paraId="09B9588A" w14:textId="77777777" w:rsidR="00EB045F" w:rsidRDefault="00EB045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-BoldMT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Frutiger 45 Light">
    <w:altName w:val="Corbel"/>
    <w:charset w:val="00"/>
    <w:family w:val="swiss"/>
    <w:pitch w:val="variable"/>
    <w:sig w:usb0="00000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ITC Stone Sans Std Medium">
    <w:altName w:val="Calibri"/>
    <w:charset w:val="00"/>
    <w:family w:val="auto"/>
    <w:pitch w:val="variable"/>
    <w:sig w:usb0="00000003" w:usb1="00000000" w:usb2="00000000" w:usb3="00000000" w:csb0="00000001" w:csb1="00000000"/>
  </w:font>
  <w:font w:name="Helvetica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4258C4A" w14:textId="6D65DEC0" w:rsidR="006F50B8" w:rsidRDefault="00EB045F">
    <w:pPr>
      <w:pStyle w:val="Fuzeile"/>
    </w:pPr>
    <w:r>
      <w:fldChar w:fldCharType="begin"/>
    </w:r>
    <w:r>
      <w:instrText xml:space="preserve"> FILENAME  \* MERGEFORMAT </w:instrText>
    </w:r>
    <w:r>
      <w:fldChar w:fldCharType="separate"/>
    </w:r>
    <w:r w:rsidR="00D40D95">
      <w:t>2074 037_Fotodokumentation_181212</w:t>
    </w:r>
    <w:r>
      <w:fldChar w:fldCharType="end"/>
    </w:r>
    <w:r w:rsidR="006F50B8">
      <w:tab/>
      <w:t xml:space="preserve">Seite </w:t>
    </w:r>
    <w:r w:rsidR="006F50B8">
      <w:rPr>
        <w:rStyle w:val="Seitenzahl"/>
      </w:rPr>
      <w:fldChar w:fldCharType="begin"/>
    </w:r>
    <w:r w:rsidR="006F50B8">
      <w:rPr>
        <w:rStyle w:val="Seitenzahl"/>
      </w:rPr>
      <w:instrText xml:space="preserve"> PAGE </w:instrText>
    </w:r>
    <w:r w:rsidR="006F50B8">
      <w:rPr>
        <w:rStyle w:val="Seitenzahl"/>
      </w:rPr>
      <w:fldChar w:fldCharType="separate"/>
    </w:r>
    <w:r w:rsidR="006F50B8">
      <w:rPr>
        <w:rStyle w:val="Seitenzahl"/>
      </w:rPr>
      <w:t>3</w:t>
    </w:r>
    <w:r w:rsidR="006F50B8">
      <w:rPr>
        <w:rStyle w:val="Seitenzahl"/>
      </w:rPr>
      <w:fldChar w:fldCharType="end"/>
    </w:r>
    <w:r w:rsidR="006F50B8">
      <w:rPr>
        <w:rStyle w:val="Seitenzahl"/>
      </w:rPr>
      <w:t xml:space="preserve"> von </w:t>
    </w:r>
    <w:r w:rsidR="006F50B8">
      <w:rPr>
        <w:rStyle w:val="Seitenzahl"/>
      </w:rPr>
      <w:fldChar w:fldCharType="begin"/>
    </w:r>
    <w:r w:rsidR="006F50B8">
      <w:rPr>
        <w:rStyle w:val="Seitenzahl"/>
      </w:rPr>
      <w:instrText xml:space="preserve"> NUMPAGES </w:instrText>
    </w:r>
    <w:r w:rsidR="006F50B8">
      <w:rPr>
        <w:rStyle w:val="Seitenzahl"/>
      </w:rPr>
      <w:fldChar w:fldCharType="separate"/>
    </w:r>
    <w:r w:rsidR="006F50B8">
      <w:rPr>
        <w:rStyle w:val="Seitenzahl"/>
      </w:rPr>
      <w:t>9</w:t>
    </w:r>
    <w:r w:rsidR="006F50B8">
      <w:rPr>
        <w:rStyle w:val="Seitenzahl"/>
      </w:rPr>
      <w:fldChar w:fldCharType="end"/>
    </w:r>
  </w:p>
  <w:p w14:paraId="5F83F81B" w14:textId="0157ABC7" w:rsidR="006F50B8" w:rsidRDefault="006F50B8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00159D8" w14:textId="485A7E67" w:rsidR="006F50B8" w:rsidRDefault="00E21984">
    <w:pPr>
      <w:pStyle w:val="Fuzeile"/>
    </w:pPr>
    <w:fldSimple w:instr=" FILENAME  \* MERGEFORMAT ">
      <w:r w:rsidR="00915A8B">
        <w:t>4266 086_Fotodokumentation_190516</w:t>
      </w:r>
    </w:fldSimple>
    <w:r w:rsidR="006F50B8">
      <w:tab/>
      <w:t xml:space="preserve">Seite </w:t>
    </w:r>
    <w:r w:rsidR="006F50B8">
      <w:rPr>
        <w:rStyle w:val="Seitenzahl"/>
      </w:rPr>
      <w:fldChar w:fldCharType="begin"/>
    </w:r>
    <w:r w:rsidR="006F50B8">
      <w:rPr>
        <w:rStyle w:val="Seitenzahl"/>
      </w:rPr>
      <w:instrText xml:space="preserve"> PAGE </w:instrText>
    </w:r>
    <w:r w:rsidR="006F50B8">
      <w:rPr>
        <w:rStyle w:val="Seitenzahl"/>
      </w:rPr>
      <w:fldChar w:fldCharType="separate"/>
    </w:r>
    <w:r w:rsidR="006F50B8">
      <w:rPr>
        <w:rStyle w:val="Seitenzahl"/>
      </w:rPr>
      <w:t>2</w:t>
    </w:r>
    <w:r w:rsidR="006F50B8">
      <w:rPr>
        <w:rStyle w:val="Seitenzahl"/>
      </w:rPr>
      <w:fldChar w:fldCharType="end"/>
    </w:r>
    <w:r w:rsidR="006F50B8">
      <w:rPr>
        <w:rStyle w:val="Seitenzahl"/>
      </w:rPr>
      <w:t xml:space="preserve"> von </w:t>
    </w:r>
    <w:r w:rsidR="006F50B8">
      <w:rPr>
        <w:rStyle w:val="Seitenzahl"/>
      </w:rPr>
      <w:fldChar w:fldCharType="begin"/>
    </w:r>
    <w:r w:rsidR="006F50B8">
      <w:rPr>
        <w:rStyle w:val="Seitenzahl"/>
      </w:rPr>
      <w:instrText xml:space="preserve"> NUMPAGES </w:instrText>
    </w:r>
    <w:r w:rsidR="006F50B8">
      <w:rPr>
        <w:rStyle w:val="Seitenzahl"/>
      </w:rPr>
      <w:fldChar w:fldCharType="separate"/>
    </w:r>
    <w:r w:rsidR="006F50B8">
      <w:rPr>
        <w:rStyle w:val="Seitenzahl"/>
      </w:rPr>
      <w:t>9</w:t>
    </w:r>
    <w:r w:rsidR="006F50B8">
      <w:rPr>
        <w:rStyle w:val="Seitenzahl"/>
      </w:rPr>
      <w:fldChar w:fldCharType="end"/>
    </w:r>
  </w:p>
  <w:p w14:paraId="4EE075A1" w14:textId="16D777E6" w:rsidR="006F50B8" w:rsidRDefault="006F50B8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75F26E0" w14:textId="77777777" w:rsidR="00EB045F" w:rsidRDefault="00EB045F">
      <w:pPr>
        <w:pStyle w:val="Fuzeile"/>
      </w:pPr>
      <w:r>
        <w:t>____________________</w:t>
      </w:r>
    </w:p>
  </w:footnote>
  <w:footnote w:type="continuationSeparator" w:id="0">
    <w:p w14:paraId="223A9D48" w14:textId="77777777" w:rsidR="00EB045F" w:rsidRDefault="00EB045F">
      <w:pPr>
        <w:pStyle w:val="Fuzeile"/>
        <w:pBdr>
          <w:bottom w:val="single" w:sz="2" w:space="0" w:color="auto"/>
        </w:pBdr>
      </w:pPr>
    </w:p>
  </w:footnote>
  <w:footnote w:type="continuationNotice" w:id="1">
    <w:p w14:paraId="3D232D3C" w14:textId="77777777" w:rsidR="00EB045F" w:rsidRDefault="00EB045F">
      <w:pPr>
        <w:pStyle w:val="Fuzeile"/>
      </w:pPr>
      <w:r>
        <w:t>Fortzsetzung auf nächster Seite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CC8E6CB" w14:textId="77777777" w:rsidR="00915A8B" w:rsidRDefault="00915A8B" w:rsidP="00915A8B">
    <w:pPr>
      <w:pStyle w:val="Kopfzeile"/>
      <w:pBdr>
        <w:bottom w:val="single" w:sz="4" w:space="1" w:color="auto"/>
      </w:pBdr>
      <w:tabs>
        <w:tab w:val="clear" w:pos="4536"/>
        <w:tab w:val="left" w:pos="1988"/>
      </w:tabs>
      <w:rPr>
        <w:lang w:val="it-CH"/>
      </w:rPr>
    </w:pPr>
    <w:r>
      <w:rPr>
        <w:lang w:val="it-CH"/>
      </w:rPr>
      <w:t>TN10/</w:t>
    </w:r>
    <w:r>
      <w:t>4266.086</w:t>
    </w:r>
    <w:r>
      <w:rPr>
        <w:lang w:val="it-CH"/>
      </w:rPr>
      <w:tab/>
    </w:r>
    <w:r w:rsidRPr="000D47FF">
      <w:t>Magglingen, Sanierung Jubi</w:t>
    </w:r>
    <w:r>
      <w:t>läums</w:t>
    </w:r>
    <w:r w:rsidRPr="000D47FF">
      <w:t>halle</w:t>
    </w:r>
  </w:p>
  <w:p w14:paraId="20C639FA" w14:textId="77777777" w:rsidR="002B705F" w:rsidRDefault="002B705F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9666" w:type="dxa"/>
      <w:tblInd w:w="-595" w:type="dxa"/>
      <w:tblLayout w:type="fixed"/>
      <w:tblCellMar>
        <w:left w:w="71" w:type="dxa"/>
        <w:right w:w="71" w:type="dxa"/>
      </w:tblCellMar>
      <w:tblLook w:val="01E0" w:firstRow="1" w:lastRow="1" w:firstColumn="1" w:lastColumn="1" w:noHBand="0" w:noVBand="0"/>
    </w:tblPr>
    <w:tblGrid>
      <w:gridCol w:w="4777"/>
      <w:gridCol w:w="4889"/>
    </w:tblGrid>
    <w:tr w:rsidR="005B4CFB" w14:paraId="5927E3DD" w14:textId="77777777" w:rsidTr="00190AF0">
      <w:trPr>
        <w:trHeight w:hRule="exact" w:val="1130"/>
      </w:trPr>
      <w:tc>
        <w:tcPr>
          <w:tcW w:w="4777" w:type="dxa"/>
        </w:tcPr>
        <w:p w14:paraId="34943BFA" w14:textId="77777777" w:rsidR="005B4CFB" w:rsidRDefault="005B4CFB" w:rsidP="005B4CFB">
          <w:r>
            <w:rPr>
              <w:noProof/>
            </w:rPr>
            <w:drawing>
              <wp:inline distT="0" distB="0" distL="0" distR="0" wp14:anchorId="6A5D7305" wp14:editId="1E126993">
                <wp:extent cx="1981200" cy="635000"/>
                <wp:effectExtent l="0" t="0" r="0" b="0"/>
                <wp:docPr id="59" name="Bild 13" descr="Logo Schweizerische Eidgenossenschaft, Confédération suisse, Confederazione Svizzera, Confederaziun svizra, Swiss Confederatio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Logo Schweizerische Eidgenossenschaft, Confédération suisse, Confederazione Svizzera, Confederaziun svizra, Swiss Confederation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981200" cy="635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889" w:type="dxa"/>
        </w:tcPr>
        <w:p w14:paraId="35CDB1B9" w14:textId="77777777" w:rsidR="005B4CFB" w:rsidRDefault="005B4CFB" w:rsidP="005B4CFB">
          <w:pPr>
            <w:pStyle w:val="CDBKopfDept"/>
          </w:pPr>
          <w:r>
            <w:t>Eidgenössisches Finanzdepartement EFD</w:t>
          </w:r>
        </w:p>
        <w:p w14:paraId="2F27E01F" w14:textId="77777777" w:rsidR="005B4CFB" w:rsidRDefault="005B4CFB" w:rsidP="005B4CFB">
          <w:pPr>
            <w:pStyle w:val="CDBKopfFett"/>
          </w:pPr>
          <w:r>
            <w:t>Bundesamt für Bauten und Logistik BBL</w:t>
          </w:r>
        </w:p>
        <w:p w14:paraId="27CDDDE7" w14:textId="77777777" w:rsidR="005B4CFB" w:rsidRPr="00BC55BE" w:rsidRDefault="005B4CFB" w:rsidP="005B4CFB">
          <w:pPr>
            <w:pStyle w:val="CDBHierarchie"/>
          </w:pPr>
          <w:r w:rsidRPr="00BC55BE">
            <w:t xml:space="preserve">Bereich </w:t>
          </w:r>
          <w:r>
            <w:t>Bauten</w:t>
          </w:r>
        </w:p>
        <w:p w14:paraId="1FC6BC30" w14:textId="77777777" w:rsidR="005B4CFB" w:rsidRDefault="005B4CFB" w:rsidP="005B4CFB">
          <w:pPr>
            <w:pStyle w:val="CDBHierarchie"/>
          </w:pPr>
          <w:bookmarkStart w:id="1" w:name="_Hlk508198312"/>
          <w:r w:rsidRPr="00283488">
            <w:t>Projektmanagement</w:t>
          </w:r>
        </w:p>
        <w:bookmarkEnd w:id="1"/>
        <w:p w14:paraId="262E4C0A" w14:textId="77777777" w:rsidR="005B4CFB" w:rsidRDefault="005B4CFB" w:rsidP="005B4CFB">
          <w:pPr>
            <w:pStyle w:val="CDBHierarchie"/>
          </w:pPr>
        </w:p>
      </w:tc>
    </w:tr>
  </w:tbl>
  <w:p w14:paraId="6651FC65" w14:textId="26D75F75" w:rsidR="006F50B8" w:rsidRDefault="00915A8B" w:rsidP="00915A8B">
    <w:pPr>
      <w:tabs>
        <w:tab w:val="left" w:pos="8520"/>
      </w:tabs>
      <w:spacing w:after="0"/>
    </w:pPr>
    <w:r>
      <w:t xml:space="preserve">Projekt </w:t>
    </w:r>
    <w:r w:rsidRPr="006F0B1F">
      <w:t>TN 10/</w:t>
    </w:r>
    <w:r>
      <w:t>4266.086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1"/>
    <w:multiLevelType w:val="singleLevel"/>
    <w:tmpl w:val="932A2C6E"/>
    <w:lvl w:ilvl="0">
      <w:start w:val="1"/>
      <w:numFmt w:val="bullet"/>
      <w:pStyle w:val="Aufzhlungszeichen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1" w15:restartNumberingAfterBreak="0">
    <w:nsid w:val="029C4210"/>
    <w:multiLevelType w:val="singleLevel"/>
    <w:tmpl w:val="4ADE888A"/>
    <w:lvl w:ilvl="0">
      <w:start w:val="1"/>
      <w:numFmt w:val="lowerLetter"/>
      <w:pStyle w:val="AuffhrungAlphab"/>
      <w:lvlText w:val="%1)"/>
      <w:lvlJc w:val="left"/>
      <w:pPr>
        <w:tabs>
          <w:tab w:val="num" w:pos="397"/>
        </w:tabs>
        <w:ind w:left="397" w:hanging="397"/>
      </w:pPr>
      <w:rPr>
        <w:rFonts w:ascii="Arial" w:hAnsi="Arial" w:hint="default"/>
        <w:b w:val="0"/>
        <w:i w:val="0"/>
        <w:sz w:val="28"/>
      </w:rPr>
    </w:lvl>
  </w:abstractNum>
  <w:abstractNum w:abstractNumId="2" w15:restartNumberingAfterBreak="0">
    <w:nsid w:val="08414B69"/>
    <w:multiLevelType w:val="hybridMultilevel"/>
    <w:tmpl w:val="FB4E7564"/>
    <w:lvl w:ilvl="0" w:tplc="F4CA75D2">
      <w:start w:val="1"/>
      <w:numFmt w:val="bullet"/>
      <w:pStyle w:val="Aufzhlung2"/>
      <w:lvlText w:val="-"/>
      <w:lvlJc w:val="left"/>
      <w:pPr>
        <w:tabs>
          <w:tab w:val="num" w:pos="1494"/>
        </w:tabs>
        <w:ind w:left="1417" w:hanging="283"/>
      </w:pPr>
      <w:rPr>
        <w:rFonts w:hint="default"/>
        <w:sz w:val="16"/>
      </w:rPr>
    </w:lvl>
    <w:lvl w:ilvl="1" w:tplc="73F88E76" w:tentative="1">
      <w:start w:val="1"/>
      <w:numFmt w:val="bullet"/>
      <w:lvlText w:val="o"/>
      <w:lvlJc w:val="left"/>
      <w:pPr>
        <w:tabs>
          <w:tab w:val="num" w:pos="1865"/>
        </w:tabs>
        <w:ind w:left="1865" w:hanging="360"/>
      </w:pPr>
      <w:rPr>
        <w:rFonts w:ascii="Courier New" w:hAnsi="Courier New" w:hint="default"/>
      </w:rPr>
    </w:lvl>
    <w:lvl w:ilvl="2" w:tplc="DB14409E" w:tentative="1">
      <w:start w:val="1"/>
      <w:numFmt w:val="bullet"/>
      <w:lvlText w:val=""/>
      <w:lvlJc w:val="left"/>
      <w:pPr>
        <w:tabs>
          <w:tab w:val="num" w:pos="2585"/>
        </w:tabs>
        <w:ind w:left="2585" w:hanging="360"/>
      </w:pPr>
      <w:rPr>
        <w:rFonts w:ascii="Wingdings" w:hAnsi="Wingdings" w:hint="default"/>
      </w:rPr>
    </w:lvl>
    <w:lvl w:ilvl="3" w:tplc="79AE6A0E" w:tentative="1">
      <w:start w:val="1"/>
      <w:numFmt w:val="bullet"/>
      <w:lvlText w:val=""/>
      <w:lvlJc w:val="left"/>
      <w:pPr>
        <w:tabs>
          <w:tab w:val="num" w:pos="3305"/>
        </w:tabs>
        <w:ind w:left="3305" w:hanging="360"/>
      </w:pPr>
      <w:rPr>
        <w:rFonts w:ascii="Symbol" w:hAnsi="Symbol" w:hint="default"/>
      </w:rPr>
    </w:lvl>
    <w:lvl w:ilvl="4" w:tplc="2B4A07D8" w:tentative="1">
      <w:start w:val="1"/>
      <w:numFmt w:val="bullet"/>
      <w:lvlText w:val="o"/>
      <w:lvlJc w:val="left"/>
      <w:pPr>
        <w:tabs>
          <w:tab w:val="num" w:pos="4025"/>
        </w:tabs>
        <w:ind w:left="4025" w:hanging="360"/>
      </w:pPr>
      <w:rPr>
        <w:rFonts w:ascii="Courier New" w:hAnsi="Courier New" w:hint="default"/>
      </w:rPr>
    </w:lvl>
    <w:lvl w:ilvl="5" w:tplc="5F6880F0" w:tentative="1">
      <w:start w:val="1"/>
      <w:numFmt w:val="bullet"/>
      <w:lvlText w:val=""/>
      <w:lvlJc w:val="left"/>
      <w:pPr>
        <w:tabs>
          <w:tab w:val="num" w:pos="4745"/>
        </w:tabs>
        <w:ind w:left="4745" w:hanging="360"/>
      </w:pPr>
      <w:rPr>
        <w:rFonts w:ascii="Wingdings" w:hAnsi="Wingdings" w:hint="default"/>
      </w:rPr>
    </w:lvl>
    <w:lvl w:ilvl="6" w:tplc="F0B880A6" w:tentative="1">
      <w:start w:val="1"/>
      <w:numFmt w:val="bullet"/>
      <w:lvlText w:val=""/>
      <w:lvlJc w:val="left"/>
      <w:pPr>
        <w:tabs>
          <w:tab w:val="num" w:pos="5465"/>
        </w:tabs>
        <w:ind w:left="5465" w:hanging="360"/>
      </w:pPr>
      <w:rPr>
        <w:rFonts w:ascii="Symbol" w:hAnsi="Symbol" w:hint="default"/>
      </w:rPr>
    </w:lvl>
    <w:lvl w:ilvl="7" w:tplc="CF84B0BE" w:tentative="1">
      <w:start w:val="1"/>
      <w:numFmt w:val="bullet"/>
      <w:lvlText w:val="o"/>
      <w:lvlJc w:val="left"/>
      <w:pPr>
        <w:tabs>
          <w:tab w:val="num" w:pos="6185"/>
        </w:tabs>
        <w:ind w:left="6185" w:hanging="360"/>
      </w:pPr>
      <w:rPr>
        <w:rFonts w:ascii="Courier New" w:hAnsi="Courier New" w:hint="default"/>
      </w:rPr>
    </w:lvl>
    <w:lvl w:ilvl="8" w:tplc="D5F24198" w:tentative="1">
      <w:start w:val="1"/>
      <w:numFmt w:val="bullet"/>
      <w:lvlText w:val=""/>
      <w:lvlJc w:val="left"/>
      <w:pPr>
        <w:tabs>
          <w:tab w:val="num" w:pos="6905"/>
        </w:tabs>
        <w:ind w:left="6905" w:hanging="360"/>
      </w:pPr>
      <w:rPr>
        <w:rFonts w:ascii="Wingdings" w:hAnsi="Wingdings" w:hint="default"/>
      </w:rPr>
    </w:lvl>
  </w:abstractNum>
  <w:abstractNum w:abstractNumId="3" w15:restartNumberingAfterBreak="0">
    <w:nsid w:val="19690AB9"/>
    <w:multiLevelType w:val="singleLevel"/>
    <w:tmpl w:val="CB14698E"/>
    <w:lvl w:ilvl="0">
      <w:start w:val="1"/>
      <w:numFmt w:val="bullet"/>
      <w:pStyle w:val="Aufzhlung1"/>
      <w:lvlText w:val=""/>
      <w:lvlJc w:val="left"/>
      <w:pPr>
        <w:ind w:left="360" w:hanging="360"/>
      </w:pPr>
      <w:rPr>
        <w:rFonts w:ascii="Symbol" w:hAnsi="Symbol" w:hint="default"/>
      </w:rPr>
    </w:lvl>
  </w:abstractNum>
  <w:abstractNum w:abstractNumId="4" w15:restartNumberingAfterBreak="0">
    <w:nsid w:val="1E2232C2"/>
    <w:multiLevelType w:val="hybridMultilevel"/>
    <w:tmpl w:val="D5B064FA"/>
    <w:lvl w:ilvl="0" w:tplc="07687800">
      <w:numFmt w:val="bullet"/>
      <w:lvlText w:val="-"/>
      <w:lvlJc w:val="left"/>
      <w:pPr>
        <w:ind w:left="360" w:hanging="360"/>
      </w:pPr>
      <w:rPr>
        <w:rFonts w:ascii="Arial" w:eastAsia="Times New Roman" w:hAnsi="Arial" w:hint="default"/>
      </w:rPr>
    </w:lvl>
    <w:lvl w:ilvl="1" w:tplc="08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23F06A60"/>
    <w:multiLevelType w:val="multilevel"/>
    <w:tmpl w:val="8800DBF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6" w15:restartNumberingAfterBreak="0">
    <w:nsid w:val="2A622C79"/>
    <w:multiLevelType w:val="multilevel"/>
    <w:tmpl w:val="47C4A378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  <w:color w:val="auto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7" w15:restartNumberingAfterBreak="0">
    <w:nsid w:val="2B767F1D"/>
    <w:multiLevelType w:val="hybridMultilevel"/>
    <w:tmpl w:val="C7BE612C"/>
    <w:name w:val="Figure"/>
    <w:lvl w:ilvl="0" w:tplc="F18ADC26">
      <w:start w:val="1"/>
      <w:numFmt w:val="bullet"/>
      <w:pStyle w:val="AufzhlungStufe2"/>
      <w:lvlText w:val="-"/>
      <w:lvlJc w:val="left"/>
      <w:pPr>
        <w:tabs>
          <w:tab w:val="num" w:pos="426"/>
        </w:tabs>
        <w:ind w:left="426" w:hanging="142"/>
      </w:pPr>
      <w:rPr>
        <w:rFonts w:hint="default"/>
      </w:rPr>
    </w:lvl>
    <w:lvl w:ilvl="1" w:tplc="5AC6DD90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Wingdings" w:hint="default"/>
      </w:rPr>
    </w:lvl>
    <w:lvl w:ilvl="2" w:tplc="8E4C6B98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12DE0EDA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2630899E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Wingdings" w:hint="default"/>
      </w:rPr>
    </w:lvl>
    <w:lvl w:ilvl="5" w:tplc="0274730C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3414408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CA828FF4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Wingdings" w:hint="default"/>
      </w:rPr>
    </w:lvl>
    <w:lvl w:ilvl="8" w:tplc="F594C9B4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1CD4EE4"/>
    <w:multiLevelType w:val="hybridMultilevel"/>
    <w:tmpl w:val="6AC81C34"/>
    <w:name w:val="IDfixA"/>
    <w:lvl w:ilvl="0" w:tplc="A976C16C">
      <w:start w:val="23"/>
      <w:numFmt w:val="bullet"/>
      <w:lvlText w:val="-"/>
      <w:lvlJc w:val="left"/>
      <w:pPr>
        <w:tabs>
          <w:tab w:val="num" w:pos="397"/>
        </w:tabs>
        <w:ind w:left="397" w:hanging="227"/>
      </w:pPr>
      <w:rPr>
        <w:rFonts w:ascii="Times New Roman" w:hAnsi="Times New Roman" w:hint="default"/>
        <w:i w:val="0"/>
      </w:rPr>
    </w:lvl>
    <w:lvl w:ilvl="1" w:tplc="FCC4AF9E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E6CA84B8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EE8BF40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B142D286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670CA4A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87A1F4C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A6C1C38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E0DE2BEA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3CD62862"/>
    <w:multiLevelType w:val="multilevel"/>
    <w:tmpl w:val="1B001D08"/>
    <w:lvl w:ilvl="0">
      <w:start w:val="1"/>
      <w:numFmt w:val="decimal"/>
      <w:pStyle w:val="berschrift1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berschrift2"/>
      <w:lvlText w:val="%1.%2"/>
      <w:lvlJc w:val="left"/>
      <w:pPr>
        <w:tabs>
          <w:tab w:val="num" w:pos="576"/>
        </w:tabs>
        <w:ind w:left="576" w:hanging="576"/>
      </w:pPr>
      <w:rPr>
        <w:rFonts w:hint="default"/>
        <w:color w:val="auto"/>
      </w:rPr>
    </w:lvl>
    <w:lvl w:ilvl="2">
      <w:start w:val="1"/>
      <w:numFmt w:val="decimal"/>
      <w:pStyle w:val="berschrift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berschrift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berschrift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berschrift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berschrift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berschrift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berschrift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0" w15:restartNumberingAfterBreak="0">
    <w:nsid w:val="4017664E"/>
    <w:multiLevelType w:val="hybridMultilevel"/>
    <w:tmpl w:val="F1305016"/>
    <w:lvl w:ilvl="0" w:tplc="0407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7BA6F49"/>
    <w:multiLevelType w:val="hybridMultilevel"/>
    <w:tmpl w:val="013CB67C"/>
    <w:lvl w:ilvl="0" w:tplc="00010407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0030407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0050407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0010407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0030407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0050407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0010407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003040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0050407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FDF6405"/>
    <w:multiLevelType w:val="hybridMultilevel"/>
    <w:tmpl w:val="B60A3BC0"/>
    <w:lvl w:ilvl="0" w:tplc="07687800">
      <w:numFmt w:val="bullet"/>
      <w:lvlText w:val="-"/>
      <w:lvlJc w:val="left"/>
      <w:pPr>
        <w:ind w:left="360" w:hanging="360"/>
      </w:pPr>
      <w:rPr>
        <w:rFonts w:ascii="Arial" w:eastAsia="Times New Roman" w:hAnsi="Arial" w:hint="default"/>
      </w:rPr>
    </w:lvl>
    <w:lvl w:ilvl="1" w:tplc="08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547557C9"/>
    <w:multiLevelType w:val="hybridMultilevel"/>
    <w:tmpl w:val="B1DCC576"/>
    <w:lvl w:ilvl="0" w:tplc="32320AC0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0125CC1"/>
    <w:multiLevelType w:val="hybridMultilevel"/>
    <w:tmpl w:val="658038DC"/>
    <w:name w:val="IDfix"/>
    <w:lvl w:ilvl="0" w:tplc="DD802556">
      <w:start w:val="4"/>
      <w:numFmt w:val="bullet"/>
      <w:lvlText w:val="-"/>
      <w:lvlJc w:val="left"/>
      <w:pPr>
        <w:tabs>
          <w:tab w:val="num" w:pos="284"/>
        </w:tabs>
        <w:ind w:left="284" w:hanging="171"/>
      </w:pPr>
      <w:rPr>
        <w:rFonts w:ascii="Arial" w:eastAsia="Times New Roman" w:hAnsi="Arial" w:hint="default"/>
        <w:w w:val="0"/>
      </w:rPr>
    </w:lvl>
    <w:lvl w:ilvl="1" w:tplc="B15CA34C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46DE0B44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70060A7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2A6E442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6F4A05CA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7CEE2C1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B0DEB6E4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EAD2FDE6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0741C4C"/>
    <w:multiLevelType w:val="hybridMultilevel"/>
    <w:tmpl w:val="1FF07BE0"/>
    <w:lvl w:ilvl="0" w:tplc="34BA2636">
      <w:start w:val="1"/>
      <w:numFmt w:val="bullet"/>
      <w:pStyle w:val="Aufzhlung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  <w:sz w:val="16"/>
        <w:szCs w:val="16"/>
      </w:rPr>
    </w:lvl>
    <w:lvl w:ilvl="1" w:tplc="3D507F48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7CDC603E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BBEEA60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A08AEDC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BFD27252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35A2131C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960CD0C2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4CCC7E90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4A13962"/>
    <w:multiLevelType w:val="hybridMultilevel"/>
    <w:tmpl w:val="6C9C35E6"/>
    <w:lvl w:ilvl="0" w:tplc="ED78CB04">
      <w:start w:val="4"/>
      <w:numFmt w:val="bullet"/>
      <w:lvlText w:val="-"/>
      <w:lvlJc w:val="left"/>
      <w:pPr>
        <w:tabs>
          <w:tab w:val="num" w:pos="284"/>
        </w:tabs>
        <w:ind w:left="284" w:hanging="171"/>
      </w:pPr>
      <w:rPr>
        <w:rFonts w:ascii="Arial" w:eastAsia="Times New Roman" w:hAnsi="Arial" w:hint="default"/>
        <w:w w:val="0"/>
      </w:rPr>
    </w:lvl>
    <w:lvl w:ilvl="1" w:tplc="003A13E4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8B0EFE90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6330A3D4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AF780CD8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3ED03724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B18E135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2AC654E0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92485E70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91D3906"/>
    <w:multiLevelType w:val="hybridMultilevel"/>
    <w:tmpl w:val="03CC1874"/>
    <w:lvl w:ilvl="0" w:tplc="02BAD57E">
      <w:start w:val="1"/>
      <w:numFmt w:val="bullet"/>
      <w:lvlText w:val="-"/>
      <w:lvlJc w:val="left"/>
      <w:pPr>
        <w:ind w:left="1069" w:hanging="360"/>
      </w:pPr>
      <w:rPr>
        <w:rFonts w:ascii="Arial" w:eastAsia="Times New Roman" w:hAnsi="Arial" w:cs="Arial" w:hint="default"/>
      </w:rPr>
    </w:lvl>
    <w:lvl w:ilvl="1" w:tplc="0807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8070005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8" w15:restartNumberingAfterBreak="0">
    <w:nsid w:val="7865052F"/>
    <w:multiLevelType w:val="hybridMultilevel"/>
    <w:tmpl w:val="089232EA"/>
    <w:lvl w:ilvl="0" w:tplc="6D304560">
      <w:start w:val="1"/>
      <w:numFmt w:val="decimal"/>
      <w:pStyle w:val="Nummer"/>
      <w:lvlText w:val="%1."/>
      <w:lvlJc w:val="left"/>
      <w:pPr>
        <w:tabs>
          <w:tab w:val="num" w:pos="360"/>
        </w:tabs>
        <w:ind w:left="284" w:hanging="284"/>
      </w:pPr>
      <w:rPr>
        <w:rFonts w:hint="default"/>
      </w:rPr>
    </w:lvl>
    <w:lvl w:ilvl="1" w:tplc="FC0CF006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CFA21D90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78DC170C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94AAB308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12CE5DC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E428566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1E2CF7C0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446A161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3"/>
  </w:num>
  <w:num w:numId="2">
    <w:abstractNumId w:val="2"/>
  </w:num>
  <w:num w:numId="3">
    <w:abstractNumId w:val="15"/>
  </w:num>
  <w:num w:numId="4">
    <w:abstractNumId w:val="18"/>
  </w:num>
  <w:num w:numId="5">
    <w:abstractNumId w:val="7"/>
  </w:num>
  <w:num w:numId="6">
    <w:abstractNumId w:val="0"/>
  </w:num>
  <w:num w:numId="7">
    <w:abstractNumId w:val="9"/>
  </w:num>
  <w:num w:numId="8">
    <w:abstractNumId w:val="16"/>
  </w:num>
  <w:num w:numId="9">
    <w:abstractNumId w:val="11"/>
  </w:num>
  <w:num w:numId="10">
    <w:abstractNumId w:val="5"/>
  </w:num>
  <w:num w:numId="11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7"/>
  </w:num>
  <w:num w:numId="13">
    <w:abstractNumId w:val="10"/>
  </w:num>
  <w:num w:numId="14">
    <w:abstractNumId w:val="9"/>
  </w:num>
  <w:num w:numId="15">
    <w:abstractNumId w:val="9"/>
  </w:num>
  <w:num w:numId="16">
    <w:abstractNumId w:val="6"/>
  </w:num>
  <w:num w:numId="17">
    <w:abstractNumId w:val="3"/>
  </w:num>
  <w:num w:numId="18">
    <w:abstractNumId w:val="3"/>
  </w:num>
  <w:num w:numId="19">
    <w:abstractNumId w:val="3"/>
  </w:num>
  <w:num w:numId="20">
    <w:abstractNumId w:val="3"/>
  </w:num>
  <w:num w:numId="21">
    <w:abstractNumId w:val="1"/>
  </w:num>
  <w:num w:numId="22">
    <w:abstractNumId w:val="13"/>
  </w:num>
  <w:num w:numId="23">
    <w:abstractNumId w:val="12"/>
  </w:num>
  <w:num w:numId="24">
    <w:abstractNumId w:val="4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proofState w:spelling="clean" w:grammar="clean"/>
  <w:attachedTemplate r:id="rId1"/>
  <w:defaultTabStop w:val="567"/>
  <w:autoHyphenation/>
  <w:consecutiveHyphenLimit w:val="3"/>
  <w:hyphenationZone w:val="278"/>
  <w:doNotHyphenateCaps/>
  <w:drawingGridHorizontalSpacing w:val="142"/>
  <w:drawingGridVerticalSpacing w:val="142"/>
  <w:noPunctuationKerning/>
  <w:characterSpacingControl w:val="doNotCompress"/>
  <w:hdrShapeDefaults>
    <o:shapedefaults v:ext="edit" spidmax="2049" fillcolor="white" stroke="f">
      <v:fill color="white"/>
      <v:stroke on="f"/>
      <v:textbox inset="0,0,0,0"/>
    </o:shapedefaults>
  </w:hdrShapeDefaults>
  <w:footnotePr>
    <w:footnote w:id="-1"/>
    <w:footnote w:id="0"/>
    <w:footnote w:id="1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00-2050ACT" w:val="Y"/>
    <w:docVar w:name="00-2069ACT" w:val="Y"/>
    <w:docVar w:name="10-2055STR" w:val="BF"/>
    <w:docVar w:name="10-3100XXX" w:val="B+R"/>
    <w:docVar w:name="10-3101ACT" w:val="Y"/>
    <w:docVar w:name="10-3101XXX" w:val="Brandenberger+Ruosch AG"/>
    <w:docVar w:name="10-3102ACT" w:val="Y"/>
    <w:docVar w:name="10-3102XXX" w:val="Management-Berater"/>
    <w:docVar w:name="10-3103ACT" w:val="Y"/>
    <w:docVar w:name="10-3103XXX" w:val="Zürich"/>
    <w:docVar w:name="10-3104ACT" w:val="N"/>
    <w:docVar w:name="10-3104XXX" w:val="     "/>
    <w:docVar w:name="10-3105ACT" w:val="N"/>
    <w:docVar w:name="10-3105XXX" w:val="     "/>
    <w:docVar w:name="10-3106ACT" w:val="N"/>
    <w:docVar w:name="10-3106XXX" w:val="     "/>
    <w:docVar w:name="10-3199VAL" w:val="1"/>
    <w:docVar w:name="10-3203XXX" w:val="Industriestrasse 24"/>
    <w:docVar w:name="10-3204XXX" w:val="     "/>
    <w:docVar w:name="10-3206STR" w:val="8305"/>
    <w:docVar w:name="10-3207XXX" w:val="Dietlikon"/>
    <w:docVar w:name="10-3208STR" w:val="     "/>
    <w:docVar w:name="10-3209STR" w:val="     "/>
    <w:docVar w:name="10-3210XXX" w:val="Schweiz"/>
    <w:docVar w:name="10-3299STR" w:val="     "/>
    <w:docVar w:name="10-3501STR" w:val="044/805 47 77"/>
    <w:docVar w:name="10-3502STR" w:val="044 805 47 78"/>
    <w:docVar w:name="10-3510STR" w:val="www.brandenbergerruosch.ch"/>
    <w:docVar w:name="10-3511STR" w:val="zh@brandenbergerruosch.ch"/>
    <w:docVar w:name="10-3801ACT" w:val="Y"/>
    <w:docVar w:name="10-3801XXX" w:val="Projektmanagement"/>
    <w:docVar w:name="10-3802ACT" w:val="Y"/>
    <w:docVar w:name="10-3802XXX" w:val="Qualitätsmanagement"/>
    <w:docVar w:name="10-3803ACT" w:val="Y"/>
    <w:docVar w:name="10-3803XXX" w:val="Unternehmensentwicklung"/>
    <w:docVar w:name="10-3804ACT" w:val="Y"/>
    <w:docVar w:name="10-3804XXX" w:val="ISO 9001"/>
    <w:docVar w:name="10-3805ACT" w:val="Y"/>
    <w:docVar w:name="10-3805XXX" w:val="SQS REG. Nr. 11211"/>
    <w:docVar w:name="10-3806ACT" w:val="N"/>
    <w:docVar w:name="10-3806XXX" w:val="     "/>
    <w:docVar w:name="10-3807ACT" w:val="N"/>
    <w:docVar w:name="10-3807XXX" w:val="     "/>
    <w:docVar w:name="10-3808ACT" w:val="N"/>
    <w:docVar w:name="10-3808XXX" w:val="     "/>
    <w:docVar w:name="10-3809ACT" w:val="N"/>
    <w:docVar w:name="10-3809XXX" w:val="     "/>
    <w:docVar w:name="10-3810ACT" w:val="N"/>
    <w:docVar w:name="10-3810XXX" w:val="     "/>
    <w:docVar w:name="10-4400ACT" w:val="Y"/>
    <w:docVar w:name="10-4400XXX" w:val="B. Fleiner"/>
    <w:docVar w:name="10-4402STR" w:val="BF"/>
    <w:docVar w:name="10-4403VAL" w:val="0"/>
    <w:docVar w:name="10-4411ACT" w:val="Y"/>
    <w:docVar w:name="10-4411XXX" w:val="Sekretärin"/>
    <w:docVar w:name="10-4412ACT" w:val="Y"/>
    <w:docVar w:name="10-4412XXX" w:val="     "/>
    <w:docVar w:name="10-4501ACT" w:val="Y"/>
    <w:docVar w:name="10-4501STR" w:val="044 805 47 77"/>
    <w:docVar w:name="10-4502ACT" w:val="N"/>
    <w:docVar w:name="10-4502STR" w:val="     "/>
    <w:docVar w:name="10-4503ACT" w:val="N"/>
    <w:docVar w:name="10-4503STR" w:val="     "/>
    <w:docVar w:name="10-4511ACT" w:val="Y"/>
    <w:docVar w:name="10-4511STR" w:val="bf@brandenbergerruosch.ch"/>
    <w:docVar w:name="10-4801ACT" w:val="N"/>
    <w:docVar w:name="10-4801XXX" w:val="     "/>
    <w:docVar w:name="10-4802ACT" w:val="N"/>
    <w:docVar w:name="10-4802XXX" w:val="     "/>
    <w:docVar w:name="10-4803ACT" w:val="N"/>
    <w:docVar w:name="10-4803XXX" w:val="     "/>
    <w:docVar w:name="10-4804ACT" w:val="N"/>
    <w:docVar w:name="10-4804XXX" w:val="     "/>
    <w:docVar w:name="10-4805ACT" w:val="N"/>
    <w:docVar w:name="10-4805XXX" w:val="     "/>
    <w:docVar w:name="10-4806ACT" w:val="N"/>
    <w:docVar w:name="10-4806XXX" w:val="     "/>
    <w:docVar w:name="10-4807ACT" w:val="N"/>
    <w:docVar w:name="10-4807XXX" w:val="     "/>
    <w:docVar w:name="10-4808ACT" w:val="N"/>
    <w:docVar w:name="10-4808XXX" w:val="     "/>
    <w:docVar w:name="10-4809ACT" w:val="N"/>
    <w:docVar w:name="10-4809XXX" w:val="     "/>
    <w:docVar w:name="10-4810ACT" w:val="N"/>
    <w:docVar w:name="10-4810XXX" w:val="     "/>
    <w:docVar w:name="10-5400ACT" w:val="Y"/>
    <w:docVar w:name="10-5400XXX" w:val="B. Fleiner"/>
    <w:docVar w:name="10-5402STR" w:val="BF"/>
    <w:docVar w:name="10-5403VAL" w:val="0"/>
    <w:docVar w:name="10-5411ACT" w:val="Y"/>
    <w:docVar w:name="10-5411XXX" w:val="Sekretärin"/>
    <w:docVar w:name="10-5412ACT" w:val="Y"/>
    <w:docVar w:name="10-5412XXX" w:val="     "/>
    <w:docVar w:name="10-5501ACT" w:val="Y"/>
    <w:docVar w:name="10-5501STR" w:val="044 805 47 77"/>
    <w:docVar w:name="10-5502ACT" w:val="N"/>
    <w:docVar w:name="10-5502STR" w:val="     "/>
    <w:docVar w:name="10-5503ACT" w:val="N"/>
    <w:docVar w:name="10-5503STR" w:val="     "/>
    <w:docVar w:name="10-5511ACT" w:val="Y"/>
    <w:docVar w:name="10-5511STR" w:val="bf@brandenbergerruosch.ch"/>
    <w:docVar w:name="10-6400ACT" w:val="N"/>
    <w:docVar w:name="10-6400XXX" w:val="     "/>
    <w:docVar w:name="10-6402STR" w:val="     "/>
    <w:docVar w:name="10-6403VAL" w:val="0"/>
    <w:docVar w:name="10-6411ACT" w:val="N"/>
    <w:docVar w:name="10-6411XXX" w:val="     "/>
    <w:docVar w:name="10-6412ACT" w:val="N"/>
    <w:docVar w:name="10-6412XXX" w:val="     "/>
    <w:docVar w:name="10-6501ACT" w:val="N"/>
    <w:docVar w:name="10-6501STR" w:val="     "/>
    <w:docVar w:name="10-6502ACT" w:val="N"/>
    <w:docVar w:name="10-6502STR" w:val="     "/>
    <w:docVar w:name="10-6503ACT" w:val="N"/>
    <w:docVar w:name="10-6503STR" w:val="     "/>
    <w:docVar w:name="10-6511ACT" w:val="N"/>
    <w:docVar w:name="10-6511STR" w:val="     "/>
    <w:docVar w:name="10-7400ACT" w:val="Y"/>
    <w:docVar w:name="10-7400XXX" w:val="B. Fleiner"/>
    <w:docVar w:name="10-7401ACT" w:val="Y"/>
    <w:docVar w:name="10-7401STR" w:val="     "/>
    <w:docVar w:name="10-7402ACT" w:val="Y"/>
    <w:docVar w:name="10-7402STR" w:val="BF"/>
    <w:docVar w:name="10-7403ACT" w:val="Y"/>
    <w:docVar w:name="10-7403STR" w:val="     "/>
    <w:docVar w:name="10-7411ACT" w:val="Y"/>
    <w:docVar w:name="10-7411XXX" w:val="Sekretärin"/>
    <w:docVar w:name="10-7412ACT" w:val="Y"/>
    <w:docVar w:name="10-7412XXX" w:val="     "/>
    <w:docVar w:name="10-7501ACT" w:val="Y"/>
    <w:docVar w:name="10-7501STR" w:val="044 805 47 77"/>
    <w:docVar w:name="10-7502ACT" w:val="N"/>
    <w:docVar w:name="10-7502STR" w:val="     "/>
    <w:docVar w:name="10-7503ACT" w:val="N"/>
    <w:docVar w:name="10-7503STR" w:val="     "/>
    <w:docVar w:name="10-7511ACT" w:val="Y"/>
    <w:docVar w:name="10-7511STR" w:val="bf@brandenbergerruosch.ch"/>
    <w:docVar w:name="12-70960" w:val="Beilagen:"/>
    <w:docVar w:name="12-70961" w:val="Kopie an:"/>
    <w:docVar w:name="12-70962" w:val="Gleicher Brief geht an:"/>
    <w:docVar w:name="12-70964" w:val="Autor"/>
    <w:docVar w:name="12-70965" w:val="Gespeichert"/>
    <w:docVar w:name="12-70966" w:val="Entwurf"/>
    <w:docVar w:name="12-70967" w:val="Gedruckt"/>
    <w:docVar w:name="12-70968" w:val="Telefax an:"/>
    <w:docVar w:name="12-70969" w:val="Seiten total:"/>
    <w:docVar w:name="12-70973" w:val="Objekt, Titel"/>
    <w:docVar w:name="12-70974" w:val="Ort"/>
    <w:docVar w:name="12-70975" w:val="Sitzungsdatum"/>
    <w:docVar w:name="12-70976" w:val="Sitzungsort/ -datum"/>
    <w:docVar w:name="12-70977" w:val="Teilnehmer"/>
    <w:docVar w:name="12-70978" w:val="Verteiler"/>
    <w:docVar w:name="12-70979" w:val="Protokollführer"/>
    <w:docVar w:name="12-70980" w:val="Kurzmitteilung"/>
    <w:docVar w:name="12-70981" w:val="Mitteilungen / Beilagen"/>
    <w:docVar w:name="12-70982" w:val="Offerte"/>
    <w:docVar w:name="12-70983" w:val="Telefon"/>
    <w:docVar w:name="12-70984" w:val="Telefax"/>
    <w:docVar w:name="12-70987" w:val="Erstellungsdatum"/>
    <w:docVar w:name="12-70988" w:val="Verantwortlich"/>
    <w:docVar w:name="12-70989" w:val="Termin"/>
    <w:docVar w:name="12-70990" w:val="Seite"/>
    <w:docVar w:name="20-1000STR" w:val="0401"/>
    <w:docVar w:name="20-1001STR" w:val="0400"/>
    <w:docVar w:name="20-1002STR" w:val="Bericht"/>
    <w:docVar w:name="20-1003STR" w:val="BE"/>
    <w:docVar w:name="20-1100STR" w:val="D01"/>
    <w:docVar w:name="20-1101STR" w:val="D01"/>
    <w:docVar w:name="20-1102STR" w:val="2055"/>
    <w:docVar w:name="20-1103STR" w:val="1031"/>
    <w:docVar w:name="20-1104STR" w:val="9"/>
    <w:docVar w:name="20-1110STR" w:val="12"/>
    <w:docVar w:name="20-1111STR" w:val="1"/>
    <w:docVar w:name="21-5302STR" w:val="Sehr geehrte Damen und Herren"/>
    <w:docVar w:name="21-5303STR" w:val="Mit freundlichen Grüssen"/>
    <w:docVar w:name="30-9300STR" w:val="28. Juli 2008"/>
    <w:docVar w:name="30-9301STR" w:val="080728"/>
    <w:docVar w:name="31-0000STR" w:val="sicherheitsaudite"/>
    <w:docVar w:name="31-0001STR" w:val="SICHERHEITSAUDITE"/>
    <w:docVar w:name="31-0002STR" w:val="sicherheitsaudite"/>
    <w:docVar w:name="31-0010STR" w:val="n:\4\4607 bahnhof aarau\04 auftraggeber\sicherheitskonzept\sicherheitsaudite\"/>
    <w:docVar w:name="31-0011STR" w:val="N:\4\4607 BAHNHOF AARAU\04 AUFTRAGGEBER\SICHERHEITSKONZEPT\SICHERHEITSAUDITE\"/>
    <w:docVar w:name="31-0012STR" w:val="n:\4\4607 bahnhof aarau\04 auftraggeber\sicherheitskonzept\sicherheitsaudite\"/>
    <w:docVar w:name="31-0020STR" w:val=" "/>
    <w:docVar w:name="31-1000TIM" w:val="[Code]"/>
    <w:docVar w:name="31-1001TIM" w:val="[Betreffend]"/>
    <w:docVar w:name="31-1002TIM" w:val="[Beschrieb]"/>
    <w:docVar w:name="31-1003TIM" w:val="[Pfad]"/>
    <w:docVar w:name="31-1004TIM" w:val="[Kunde]"/>
    <w:docVar w:name="31-1005TIM" w:val="[Projektleiter]"/>
    <w:docVar w:name="31-1100TIM" w:val="[PhasenCode]"/>
    <w:docVar w:name="31-1101TIM" w:val="[PhasenBeschreibung]"/>
  </w:docVars>
  <w:rsids>
    <w:rsidRoot w:val="001443C6"/>
    <w:rsid w:val="00000326"/>
    <w:rsid w:val="00000AF0"/>
    <w:rsid w:val="0000427B"/>
    <w:rsid w:val="00004BF0"/>
    <w:rsid w:val="00005A57"/>
    <w:rsid w:val="00006AA3"/>
    <w:rsid w:val="00010B17"/>
    <w:rsid w:val="00012683"/>
    <w:rsid w:val="000135F3"/>
    <w:rsid w:val="0002041D"/>
    <w:rsid w:val="000228A7"/>
    <w:rsid w:val="000234F5"/>
    <w:rsid w:val="000274DA"/>
    <w:rsid w:val="000311E6"/>
    <w:rsid w:val="000329A9"/>
    <w:rsid w:val="00032F70"/>
    <w:rsid w:val="000338FB"/>
    <w:rsid w:val="000362B9"/>
    <w:rsid w:val="0003678D"/>
    <w:rsid w:val="00040636"/>
    <w:rsid w:val="000426B4"/>
    <w:rsid w:val="00042900"/>
    <w:rsid w:val="0004359E"/>
    <w:rsid w:val="0004438B"/>
    <w:rsid w:val="000454EF"/>
    <w:rsid w:val="00045AD3"/>
    <w:rsid w:val="00050292"/>
    <w:rsid w:val="000506FC"/>
    <w:rsid w:val="000609B7"/>
    <w:rsid w:val="00062CB9"/>
    <w:rsid w:val="00063715"/>
    <w:rsid w:val="000653A7"/>
    <w:rsid w:val="00065C04"/>
    <w:rsid w:val="00066896"/>
    <w:rsid w:val="00070210"/>
    <w:rsid w:val="00071B3F"/>
    <w:rsid w:val="00072795"/>
    <w:rsid w:val="000728BC"/>
    <w:rsid w:val="0007327D"/>
    <w:rsid w:val="00074D8F"/>
    <w:rsid w:val="0007558A"/>
    <w:rsid w:val="000761F6"/>
    <w:rsid w:val="000811ED"/>
    <w:rsid w:val="00087291"/>
    <w:rsid w:val="00091B89"/>
    <w:rsid w:val="000935A4"/>
    <w:rsid w:val="00093B9D"/>
    <w:rsid w:val="00094E69"/>
    <w:rsid w:val="0009706F"/>
    <w:rsid w:val="000975DA"/>
    <w:rsid w:val="000A3543"/>
    <w:rsid w:val="000A3DA9"/>
    <w:rsid w:val="000A40B3"/>
    <w:rsid w:val="000A47CD"/>
    <w:rsid w:val="000A58C8"/>
    <w:rsid w:val="000A6793"/>
    <w:rsid w:val="000A75B6"/>
    <w:rsid w:val="000B2D52"/>
    <w:rsid w:val="000B407C"/>
    <w:rsid w:val="000B4ABA"/>
    <w:rsid w:val="000B4BCB"/>
    <w:rsid w:val="000B64D0"/>
    <w:rsid w:val="000B6CF2"/>
    <w:rsid w:val="000C6454"/>
    <w:rsid w:val="000D0E92"/>
    <w:rsid w:val="000D401F"/>
    <w:rsid w:val="000E1B8E"/>
    <w:rsid w:val="000E2A4F"/>
    <w:rsid w:val="000E3B59"/>
    <w:rsid w:val="000E4638"/>
    <w:rsid w:val="000E6749"/>
    <w:rsid w:val="000E6917"/>
    <w:rsid w:val="000F27AB"/>
    <w:rsid w:val="000F6493"/>
    <w:rsid w:val="001010DB"/>
    <w:rsid w:val="001014FC"/>
    <w:rsid w:val="00103CDD"/>
    <w:rsid w:val="001052AE"/>
    <w:rsid w:val="00105682"/>
    <w:rsid w:val="00110059"/>
    <w:rsid w:val="0011011B"/>
    <w:rsid w:val="00111A31"/>
    <w:rsid w:val="0011224D"/>
    <w:rsid w:val="001122C6"/>
    <w:rsid w:val="00112A9A"/>
    <w:rsid w:val="0011341B"/>
    <w:rsid w:val="0011344E"/>
    <w:rsid w:val="00113457"/>
    <w:rsid w:val="00114079"/>
    <w:rsid w:val="00116328"/>
    <w:rsid w:val="0012064F"/>
    <w:rsid w:val="001211DB"/>
    <w:rsid w:val="00122BAC"/>
    <w:rsid w:val="00124D2F"/>
    <w:rsid w:val="00126A23"/>
    <w:rsid w:val="00126D6F"/>
    <w:rsid w:val="00131473"/>
    <w:rsid w:val="00131C71"/>
    <w:rsid w:val="00132CBA"/>
    <w:rsid w:val="0013328C"/>
    <w:rsid w:val="00133FC0"/>
    <w:rsid w:val="00135D76"/>
    <w:rsid w:val="001408D5"/>
    <w:rsid w:val="001414DE"/>
    <w:rsid w:val="001443C6"/>
    <w:rsid w:val="001456FF"/>
    <w:rsid w:val="00145A0C"/>
    <w:rsid w:val="00146787"/>
    <w:rsid w:val="00152CA6"/>
    <w:rsid w:val="001556F6"/>
    <w:rsid w:val="00156DAD"/>
    <w:rsid w:val="00157561"/>
    <w:rsid w:val="001607FB"/>
    <w:rsid w:val="00170B2B"/>
    <w:rsid w:val="00170EC3"/>
    <w:rsid w:val="0017171B"/>
    <w:rsid w:val="001743A8"/>
    <w:rsid w:val="00175BC9"/>
    <w:rsid w:val="001762C6"/>
    <w:rsid w:val="00177B24"/>
    <w:rsid w:val="00181977"/>
    <w:rsid w:val="00183104"/>
    <w:rsid w:val="00183672"/>
    <w:rsid w:val="00183A05"/>
    <w:rsid w:val="00186A3B"/>
    <w:rsid w:val="00186BB7"/>
    <w:rsid w:val="00186E51"/>
    <w:rsid w:val="00190116"/>
    <w:rsid w:val="00192B40"/>
    <w:rsid w:val="00195FC4"/>
    <w:rsid w:val="00196242"/>
    <w:rsid w:val="00196AE2"/>
    <w:rsid w:val="00197275"/>
    <w:rsid w:val="001A2C09"/>
    <w:rsid w:val="001A33EE"/>
    <w:rsid w:val="001B1FEC"/>
    <w:rsid w:val="001B3143"/>
    <w:rsid w:val="001B5F00"/>
    <w:rsid w:val="001B6C07"/>
    <w:rsid w:val="001C0E55"/>
    <w:rsid w:val="001C1978"/>
    <w:rsid w:val="001C28DB"/>
    <w:rsid w:val="001C2A4B"/>
    <w:rsid w:val="001C391B"/>
    <w:rsid w:val="001C3DCC"/>
    <w:rsid w:val="001C4C04"/>
    <w:rsid w:val="001D7F5C"/>
    <w:rsid w:val="001E0EFE"/>
    <w:rsid w:val="001E19D4"/>
    <w:rsid w:val="001E3A20"/>
    <w:rsid w:val="001E3B54"/>
    <w:rsid w:val="001E67DF"/>
    <w:rsid w:val="001E6878"/>
    <w:rsid w:val="001E6C32"/>
    <w:rsid w:val="001E7E03"/>
    <w:rsid w:val="001F02ED"/>
    <w:rsid w:val="001F055D"/>
    <w:rsid w:val="001F1353"/>
    <w:rsid w:val="001F24DC"/>
    <w:rsid w:val="001F2CB7"/>
    <w:rsid w:val="001F5290"/>
    <w:rsid w:val="001F5D7C"/>
    <w:rsid w:val="002016F1"/>
    <w:rsid w:val="002018ED"/>
    <w:rsid w:val="00202ED1"/>
    <w:rsid w:val="00206B7A"/>
    <w:rsid w:val="00206FD5"/>
    <w:rsid w:val="002117E2"/>
    <w:rsid w:val="00220111"/>
    <w:rsid w:val="00220233"/>
    <w:rsid w:val="002234F8"/>
    <w:rsid w:val="00225B3D"/>
    <w:rsid w:val="002302C9"/>
    <w:rsid w:val="00234595"/>
    <w:rsid w:val="00235CEF"/>
    <w:rsid w:val="002362FD"/>
    <w:rsid w:val="00236B4B"/>
    <w:rsid w:val="00237029"/>
    <w:rsid w:val="00241F5F"/>
    <w:rsid w:val="002438BB"/>
    <w:rsid w:val="00243D58"/>
    <w:rsid w:val="002500E6"/>
    <w:rsid w:val="0025024B"/>
    <w:rsid w:val="0025049A"/>
    <w:rsid w:val="0025093B"/>
    <w:rsid w:val="00253B6D"/>
    <w:rsid w:val="0025565C"/>
    <w:rsid w:val="002579CB"/>
    <w:rsid w:val="00264FF7"/>
    <w:rsid w:val="00266BEE"/>
    <w:rsid w:val="00266ECC"/>
    <w:rsid w:val="0027074B"/>
    <w:rsid w:val="00270E47"/>
    <w:rsid w:val="00271742"/>
    <w:rsid w:val="002726A0"/>
    <w:rsid w:val="002768D9"/>
    <w:rsid w:val="002809E4"/>
    <w:rsid w:val="00281A05"/>
    <w:rsid w:val="00282446"/>
    <w:rsid w:val="00283488"/>
    <w:rsid w:val="002838CD"/>
    <w:rsid w:val="00283CAC"/>
    <w:rsid w:val="00286855"/>
    <w:rsid w:val="00286A7B"/>
    <w:rsid w:val="00287666"/>
    <w:rsid w:val="00290A8A"/>
    <w:rsid w:val="00290AEC"/>
    <w:rsid w:val="00293296"/>
    <w:rsid w:val="00296F55"/>
    <w:rsid w:val="002A0CAB"/>
    <w:rsid w:val="002A2FE4"/>
    <w:rsid w:val="002A38DC"/>
    <w:rsid w:val="002A67F1"/>
    <w:rsid w:val="002B0C03"/>
    <w:rsid w:val="002B18DD"/>
    <w:rsid w:val="002B2F4F"/>
    <w:rsid w:val="002B2F7E"/>
    <w:rsid w:val="002B4854"/>
    <w:rsid w:val="002B4E5A"/>
    <w:rsid w:val="002B705F"/>
    <w:rsid w:val="002C10EB"/>
    <w:rsid w:val="002C2853"/>
    <w:rsid w:val="002C3022"/>
    <w:rsid w:val="002C541F"/>
    <w:rsid w:val="002C78EB"/>
    <w:rsid w:val="002D14D3"/>
    <w:rsid w:val="002D2ADE"/>
    <w:rsid w:val="002D2C04"/>
    <w:rsid w:val="002D4619"/>
    <w:rsid w:val="002D5338"/>
    <w:rsid w:val="002E0CC1"/>
    <w:rsid w:val="002E13D8"/>
    <w:rsid w:val="002E1B90"/>
    <w:rsid w:val="002E2ACB"/>
    <w:rsid w:val="002E37DF"/>
    <w:rsid w:val="002E6D8F"/>
    <w:rsid w:val="002F047E"/>
    <w:rsid w:val="002F09AD"/>
    <w:rsid w:val="002F239E"/>
    <w:rsid w:val="002F5746"/>
    <w:rsid w:val="002F6709"/>
    <w:rsid w:val="002F772E"/>
    <w:rsid w:val="003011D7"/>
    <w:rsid w:val="00305508"/>
    <w:rsid w:val="00306114"/>
    <w:rsid w:val="00306375"/>
    <w:rsid w:val="00306F12"/>
    <w:rsid w:val="00306F76"/>
    <w:rsid w:val="00316BB3"/>
    <w:rsid w:val="00316CCB"/>
    <w:rsid w:val="00322DBB"/>
    <w:rsid w:val="00323361"/>
    <w:rsid w:val="003245A5"/>
    <w:rsid w:val="00324EA1"/>
    <w:rsid w:val="00325244"/>
    <w:rsid w:val="003263FE"/>
    <w:rsid w:val="00330B17"/>
    <w:rsid w:val="00331566"/>
    <w:rsid w:val="00331818"/>
    <w:rsid w:val="00331E1B"/>
    <w:rsid w:val="00332878"/>
    <w:rsid w:val="00333F28"/>
    <w:rsid w:val="003349C5"/>
    <w:rsid w:val="003355A2"/>
    <w:rsid w:val="00335C7A"/>
    <w:rsid w:val="0034002C"/>
    <w:rsid w:val="00341827"/>
    <w:rsid w:val="00341C9D"/>
    <w:rsid w:val="00344F43"/>
    <w:rsid w:val="00345515"/>
    <w:rsid w:val="00347CCE"/>
    <w:rsid w:val="00350913"/>
    <w:rsid w:val="00350EAD"/>
    <w:rsid w:val="00351916"/>
    <w:rsid w:val="003524C1"/>
    <w:rsid w:val="003528E8"/>
    <w:rsid w:val="00352D05"/>
    <w:rsid w:val="00353EE2"/>
    <w:rsid w:val="00353F28"/>
    <w:rsid w:val="00362E39"/>
    <w:rsid w:val="0036435A"/>
    <w:rsid w:val="00364F0C"/>
    <w:rsid w:val="00366976"/>
    <w:rsid w:val="00366BF3"/>
    <w:rsid w:val="00370332"/>
    <w:rsid w:val="00371A94"/>
    <w:rsid w:val="00373CE2"/>
    <w:rsid w:val="00373E24"/>
    <w:rsid w:val="003765B2"/>
    <w:rsid w:val="0038045C"/>
    <w:rsid w:val="00380DDF"/>
    <w:rsid w:val="00381D42"/>
    <w:rsid w:val="0038341C"/>
    <w:rsid w:val="003861A0"/>
    <w:rsid w:val="0039380F"/>
    <w:rsid w:val="00393CC4"/>
    <w:rsid w:val="00397DBF"/>
    <w:rsid w:val="003A013B"/>
    <w:rsid w:val="003A3FE3"/>
    <w:rsid w:val="003A6728"/>
    <w:rsid w:val="003A68C3"/>
    <w:rsid w:val="003C1111"/>
    <w:rsid w:val="003C7B0A"/>
    <w:rsid w:val="003D06B3"/>
    <w:rsid w:val="003D237D"/>
    <w:rsid w:val="003D5082"/>
    <w:rsid w:val="003D60A3"/>
    <w:rsid w:val="003D6102"/>
    <w:rsid w:val="003E2C49"/>
    <w:rsid w:val="003E61B3"/>
    <w:rsid w:val="003F161D"/>
    <w:rsid w:val="003F2A4B"/>
    <w:rsid w:val="003F5196"/>
    <w:rsid w:val="0040079F"/>
    <w:rsid w:val="004022BD"/>
    <w:rsid w:val="00403C9D"/>
    <w:rsid w:val="00407089"/>
    <w:rsid w:val="004070D2"/>
    <w:rsid w:val="004165C7"/>
    <w:rsid w:val="0042189F"/>
    <w:rsid w:val="0042194F"/>
    <w:rsid w:val="00422107"/>
    <w:rsid w:val="0042455B"/>
    <w:rsid w:val="00430DA0"/>
    <w:rsid w:val="00431960"/>
    <w:rsid w:val="0043383B"/>
    <w:rsid w:val="00434F02"/>
    <w:rsid w:val="0043581A"/>
    <w:rsid w:val="00436BAE"/>
    <w:rsid w:val="004400F9"/>
    <w:rsid w:val="004400FF"/>
    <w:rsid w:val="00440615"/>
    <w:rsid w:val="00440C46"/>
    <w:rsid w:val="00446CE6"/>
    <w:rsid w:val="004475BC"/>
    <w:rsid w:val="00451B88"/>
    <w:rsid w:val="004552DB"/>
    <w:rsid w:val="0045723A"/>
    <w:rsid w:val="0045765B"/>
    <w:rsid w:val="00457B86"/>
    <w:rsid w:val="00461288"/>
    <w:rsid w:val="004641A6"/>
    <w:rsid w:val="004654BB"/>
    <w:rsid w:val="00465C1A"/>
    <w:rsid w:val="00470FEB"/>
    <w:rsid w:val="00474982"/>
    <w:rsid w:val="00480A01"/>
    <w:rsid w:val="00484278"/>
    <w:rsid w:val="004867A1"/>
    <w:rsid w:val="00490244"/>
    <w:rsid w:val="004955A5"/>
    <w:rsid w:val="004A0B55"/>
    <w:rsid w:val="004A0D2E"/>
    <w:rsid w:val="004A10BB"/>
    <w:rsid w:val="004A1D91"/>
    <w:rsid w:val="004A23DA"/>
    <w:rsid w:val="004A403B"/>
    <w:rsid w:val="004A4FC2"/>
    <w:rsid w:val="004A6E80"/>
    <w:rsid w:val="004B45EF"/>
    <w:rsid w:val="004B586B"/>
    <w:rsid w:val="004B59A7"/>
    <w:rsid w:val="004B5E61"/>
    <w:rsid w:val="004C149D"/>
    <w:rsid w:val="004C5326"/>
    <w:rsid w:val="004C7D77"/>
    <w:rsid w:val="004D3064"/>
    <w:rsid w:val="004D7070"/>
    <w:rsid w:val="004D789E"/>
    <w:rsid w:val="004D79ED"/>
    <w:rsid w:val="004E0950"/>
    <w:rsid w:val="004E566D"/>
    <w:rsid w:val="004E6611"/>
    <w:rsid w:val="004E6C93"/>
    <w:rsid w:val="004F1504"/>
    <w:rsid w:val="004F3174"/>
    <w:rsid w:val="004F44AE"/>
    <w:rsid w:val="004F7662"/>
    <w:rsid w:val="00502753"/>
    <w:rsid w:val="00502A49"/>
    <w:rsid w:val="00503E3F"/>
    <w:rsid w:val="00504FFE"/>
    <w:rsid w:val="005062DC"/>
    <w:rsid w:val="00511141"/>
    <w:rsid w:val="00511C5D"/>
    <w:rsid w:val="005141ED"/>
    <w:rsid w:val="00514FD7"/>
    <w:rsid w:val="00515C88"/>
    <w:rsid w:val="005163AD"/>
    <w:rsid w:val="0051699D"/>
    <w:rsid w:val="005209CF"/>
    <w:rsid w:val="005223C7"/>
    <w:rsid w:val="005231FD"/>
    <w:rsid w:val="005261A7"/>
    <w:rsid w:val="005270A7"/>
    <w:rsid w:val="00531BA3"/>
    <w:rsid w:val="005410F3"/>
    <w:rsid w:val="00542230"/>
    <w:rsid w:val="0054395C"/>
    <w:rsid w:val="00543DE3"/>
    <w:rsid w:val="00545098"/>
    <w:rsid w:val="0054617D"/>
    <w:rsid w:val="0054679C"/>
    <w:rsid w:val="00551F45"/>
    <w:rsid w:val="00552D93"/>
    <w:rsid w:val="00554196"/>
    <w:rsid w:val="005618F0"/>
    <w:rsid w:val="005635BC"/>
    <w:rsid w:val="00567313"/>
    <w:rsid w:val="00570620"/>
    <w:rsid w:val="00573059"/>
    <w:rsid w:val="00576120"/>
    <w:rsid w:val="00577635"/>
    <w:rsid w:val="0058023E"/>
    <w:rsid w:val="00580D3F"/>
    <w:rsid w:val="00581B7E"/>
    <w:rsid w:val="00582143"/>
    <w:rsid w:val="005828DA"/>
    <w:rsid w:val="00584482"/>
    <w:rsid w:val="00584FDA"/>
    <w:rsid w:val="0058622D"/>
    <w:rsid w:val="00586764"/>
    <w:rsid w:val="00587095"/>
    <w:rsid w:val="00587BB7"/>
    <w:rsid w:val="0059387C"/>
    <w:rsid w:val="0059440D"/>
    <w:rsid w:val="00594B93"/>
    <w:rsid w:val="00594D6F"/>
    <w:rsid w:val="00595474"/>
    <w:rsid w:val="005A03A3"/>
    <w:rsid w:val="005A12ED"/>
    <w:rsid w:val="005A2FB5"/>
    <w:rsid w:val="005A5976"/>
    <w:rsid w:val="005B4183"/>
    <w:rsid w:val="005B4CFB"/>
    <w:rsid w:val="005B4D6F"/>
    <w:rsid w:val="005B4F82"/>
    <w:rsid w:val="005B5DEC"/>
    <w:rsid w:val="005B5F90"/>
    <w:rsid w:val="005B6CA8"/>
    <w:rsid w:val="005C4266"/>
    <w:rsid w:val="005D0525"/>
    <w:rsid w:val="005D10E5"/>
    <w:rsid w:val="005D6FF4"/>
    <w:rsid w:val="005D7972"/>
    <w:rsid w:val="005E019E"/>
    <w:rsid w:val="005E0EFF"/>
    <w:rsid w:val="005E3A21"/>
    <w:rsid w:val="005E43D1"/>
    <w:rsid w:val="005E5CBB"/>
    <w:rsid w:val="005E7358"/>
    <w:rsid w:val="005F0546"/>
    <w:rsid w:val="005F1993"/>
    <w:rsid w:val="005F1BEB"/>
    <w:rsid w:val="005F49F2"/>
    <w:rsid w:val="005F5361"/>
    <w:rsid w:val="00601B0B"/>
    <w:rsid w:val="006022D7"/>
    <w:rsid w:val="0060597D"/>
    <w:rsid w:val="006123FD"/>
    <w:rsid w:val="006146B3"/>
    <w:rsid w:val="00616311"/>
    <w:rsid w:val="00621B18"/>
    <w:rsid w:val="00622E27"/>
    <w:rsid w:val="006255CD"/>
    <w:rsid w:val="0062611F"/>
    <w:rsid w:val="00631191"/>
    <w:rsid w:val="006318ED"/>
    <w:rsid w:val="00634F3A"/>
    <w:rsid w:val="006374C1"/>
    <w:rsid w:val="006401BE"/>
    <w:rsid w:val="00640CA3"/>
    <w:rsid w:val="00642D86"/>
    <w:rsid w:val="00646D98"/>
    <w:rsid w:val="00654080"/>
    <w:rsid w:val="0065412A"/>
    <w:rsid w:val="00654A11"/>
    <w:rsid w:val="00656CEE"/>
    <w:rsid w:val="00661B41"/>
    <w:rsid w:val="006631FC"/>
    <w:rsid w:val="00663267"/>
    <w:rsid w:val="00664A6A"/>
    <w:rsid w:val="00666173"/>
    <w:rsid w:val="00671A9C"/>
    <w:rsid w:val="00671D8A"/>
    <w:rsid w:val="00671F90"/>
    <w:rsid w:val="00676DA2"/>
    <w:rsid w:val="0068001B"/>
    <w:rsid w:val="006831B2"/>
    <w:rsid w:val="006843B6"/>
    <w:rsid w:val="00684598"/>
    <w:rsid w:val="00685BC1"/>
    <w:rsid w:val="00686530"/>
    <w:rsid w:val="00687DED"/>
    <w:rsid w:val="00692ABC"/>
    <w:rsid w:val="00692B1D"/>
    <w:rsid w:val="00694979"/>
    <w:rsid w:val="00694A54"/>
    <w:rsid w:val="006955CD"/>
    <w:rsid w:val="00697A6A"/>
    <w:rsid w:val="006A1ECE"/>
    <w:rsid w:val="006A4D99"/>
    <w:rsid w:val="006A573D"/>
    <w:rsid w:val="006A738A"/>
    <w:rsid w:val="006B1EEF"/>
    <w:rsid w:val="006B4E70"/>
    <w:rsid w:val="006B4FA3"/>
    <w:rsid w:val="006B6086"/>
    <w:rsid w:val="006C0848"/>
    <w:rsid w:val="006C16B0"/>
    <w:rsid w:val="006C33D6"/>
    <w:rsid w:val="006C5371"/>
    <w:rsid w:val="006C62C4"/>
    <w:rsid w:val="006D3861"/>
    <w:rsid w:val="006D43BC"/>
    <w:rsid w:val="006E03FC"/>
    <w:rsid w:val="006E18C9"/>
    <w:rsid w:val="006E2E6F"/>
    <w:rsid w:val="006E3593"/>
    <w:rsid w:val="006E7483"/>
    <w:rsid w:val="006F0B1F"/>
    <w:rsid w:val="006F35BD"/>
    <w:rsid w:val="006F50B8"/>
    <w:rsid w:val="00701E0C"/>
    <w:rsid w:val="00710FC3"/>
    <w:rsid w:val="007116EC"/>
    <w:rsid w:val="0071191F"/>
    <w:rsid w:val="00717259"/>
    <w:rsid w:val="007240B8"/>
    <w:rsid w:val="00724FE2"/>
    <w:rsid w:val="007257C4"/>
    <w:rsid w:val="00727C97"/>
    <w:rsid w:val="0073039B"/>
    <w:rsid w:val="00730A12"/>
    <w:rsid w:val="00733A50"/>
    <w:rsid w:val="00734A09"/>
    <w:rsid w:val="00736FB8"/>
    <w:rsid w:val="00745B78"/>
    <w:rsid w:val="007460EF"/>
    <w:rsid w:val="007467CE"/>
    <w:rsid w:val="00750C69"/>
    <w:rsid w:val="007526DA"/>
    <w:rsid w:val="0075292B"/>
    <w:rsid w:val="00753233"/>
    <w:rsid w:val="0075342B"/>
    <w:rsid w:val="00756CBE"/>
    <w:rsid w:val="00763FCC"/>
    <w:rsid w:val="0076708F"/>
    <w:rsid w:val="007701B5"/>
    <w:rsid w:val="00770E28"/>
    <w:rsid w:val="00770E2C"/>
    <w:rsid w:val="00770F5F"/>
    <w:rsid w:val="007736AB"/>
    <w:rsid w:val="0077559B"/>
    <w:rsid w:val="00776598"/>
    <w:rsid w:val="0078108C"/>
    <w:rsid w:val="00786141"/>
    <w:rsid w:val="007905BD"/>
    <w:rsid w:val="00791B0A"/>
    <w:rsid w:val="00796101"/>
    <w:rsid w:val="0079653F"/>
    <w:rsid w:val="007A1C13"/>
    <w:rsid w:val="007A1CCF"/>
    <w:rsid w:val="007A2341"/>
    <w:rsid w:val="007A2FCA"/>
    <w:rsid w:val="007A3843"/>
    <w:rsid w:val="007A4CA2"/>
    <w:rsid w:val="007A55C8"/>
    <w:rsid w:val="007A5EAD"/>
    <w:rsid w:val="007A718A"/>
    <w:rsid w:val="007B2879"/>
    <w:rsid w:val="007B3881"/>
    <w:rsid w:val="007B5514"/>
    <w:rsid w:val="007B59D6"/>
    <w:rsid w:val="007B63FA"/>
    <w:rsid w:val="007C1CC1"/>
    <w:rsid w:val="007C351A"/>
    <w:rsid w:val="007C4AE0"/>
    <w:rsid w:val="007C6F4D"/>
    <w:rsid w:val="007D0F37"/>
    <w:rsid w:val="007D22B4"/>
    <w:rsid w:val="007D37BC"/>
    <w:rsid w:val="007D7FEF"/>
    <w:rsid w:val="007E17D5"/>
    <w:rsid w:val="007E1BB8"/>
    <w:rsid w:val="007E26D5"/>
    <w:rsid w:val="007E4141"/>
    <w:rsid w:val="007E5129"/>
    <w:rsid w:val="007E7FFD"/>
    <w:rsid w:val="007F0A4E"/>
    <w:rsid w:val="007F5CAB"/>
    <w:rsid w:val="00802F5A"/>
    <w:rsid w:val="0081178B"/>
    <w:rsid w:val="00812E03"/>
    <w:rsid w:val="00813F76"/>
    <w:rsid w:val="00816171"/>
    <w:rsid w:val="008163F7"/>
    <w:rsid w:val="008170C2"/>
    <w:rsid w:val="00820D6B"/>
    <w:rsid w:val="0082111B"/>
    <w:rsid w:val="00822B94"/>
    <w:rsid w:val="00822D60"/>
    <w:rsid w:val="008233FC"/>
    <w:rsid w:val="00823C35"/>
    <w:rsid w:val="00825B46"/>
    <w:rsid w:val="00826118"/>
    <w:rsid w:val="008271CD"/>
    <w:rsid w:val="008271FF"/>
    <w:rsid w:val="008278D7"/>
    <w:rsid w:val="00832D6D"/>
    <w:rsid w:val="00834C4D"/>
    <w:rsid w:val="0083561F"/>
    <w:rsid w:val="00836212"/>
    <w:rsid w:val="00836E07"/>
    <w:rsid w:val="00837D16"/>
    <w:rsid w:val="00842F3A"/>
    <w:rsid w:val="00846BFE"/>
    <w:rsid w:val="00851FD8"/>
    <w:rsid w:val="00854233"/>
    <w:rsid w:val="008600E0"/>
    <w:rsid w:val="00862988"/>
    <w:rsid w:val="00863D40"/>
    <w:rsid w:val="008658F0"/>
    <w:rsid w:val="0086590D"/>
    <w:rsid w:val="008704F5"/>
    <w:rsid w:val="00870A16"/>
    <w:rsid w:val="00870D23"/>
    <w:rsid w:val="00872015"/>
    <w:rsid w:val="00872044"/>
    <w:rsid w:val="008723B8"/>
    <w:rsid w:val="008737D9"/>
    <w:rsid w:val="00880C7A"/>
    <w:rsid w:val="0088128C"/>
    <w:rsid w:val="00882F50"/>
    <w:rsid w:val="00885C2F"/>
    <w:rsid w:val="00886592"/>
    <w:rsid w:val="00890923"/>
    <w:rsid w:val="00893D2B"/>
    <w:rsid w:val="008A0036"/>
    <w:rsid w:val="008A07E1"/>
    <w:rsid w:val="008A0F71"/>
    <w:rsid w:val="008A6A61"/>
    <w:rsid w:val="008B02BD"/>
    <w:rsid w:val="008B23C3"/>
    <w:rsid w:val="008B33C1"/>
    <w:rsid w:val="008B4B90"/>
    <w:rsid w:val="008B6565"/>
    <w:rsid w:val="008B7236"/>
    <w:rsid w:val="008C13F3"/>
    <w:rsid w:val="008C3C9F"/>
    <w:rsid w:val="008D2925"/>
    <w:rsid w:val="008D62DD"/>
    <w:rsid w:val="008D79D5"/>
    <w:rsid w:val="008E2E33"/>
    <w:rsid w:val="008E5523"/>
    <w:rsid w:val="008E68E1"/>
    <w:rsid w:val="008E6F1E"/>
    <w:rsid w:val="008F0F65"/>
    <w:rsid w:val="008F2AE6"/>
    <w:rsid w:val="008F4E48"/>
    <w:rsid w:val="008F71D5"/>
    <w:rsid w:val="00906972"/>
    <w:rsid w:val="009076B4"/>
    <w:rsid w:val="00910B5E"/>
    <w:rsid w:val="00910F03"/>
    <w:rsid w:val="009118F3"/>
    <w:rsid w:val="00911B3A"/>
    <w:rsid w:val="00912B32"/>
    <w:rsid w:val="00913AFD"/>
    <w:rsid w:val="00914CA0"/>
    <w:rsid w:val="00915A8B"/>
    <w:rsid w:val="00922EBD"/>
    <w:rsid w:val="00924DFC"/>
    <w:rsid w:val="009278F9"/>
    <w:rsid w:val="009309B4"/>
    <w:rsid w:val="0093330D"/>
    <w:rsid w:val="00933685"/>
    <w:rsid w:val="0093486B"/>
    <w:rsid w:val="00941295"/>
    <w:rsid w:val="00941DF7"/>
    <w:rsid w:val="009421EF"/>
    <w:rsid w:val="009423D4"/>
    <w:rsid w:val="0094388E"/>
    <w:rsid w:val="00943B40"/>
    <w:rsid w:val="00943FB5"/>
    <w:rsid w:val="00944C9A"/>
    <w:rsid w:val="00945F59"/>
    <w:rsid w:val="00946182"/>
    <w:rsid w:val="0094719D"/>
    <w:rsid w:val="0095179D"/>
    <w:rsid w:val="009519C1"/>
    <w:rsid w:val="00953856"/>
    <w:rsid w:val="00954747"/>
    <w:rsid w:val="009569CF"/>
    <w:rsid w:val="00957710"/>
    <w:rsid w:val="00960FA6"/>
    <w:rsid w:val="009617B9"/>
    <w:rsid w:val="00964EB3"/>
    <w:rsid w:val="00964F4D"/>
    <w:rsid w:val="00964F83"/>
    <w:rsid w:val="00970559"/>
    <w:rsid w:val="0097282B"/>
    <w:rsid w:val="0097370F"/>
    <w:rsid w:val="009770BF"/>
    <w:rsid w:val="0097767E"/>
    <w:rsid w:val="00981285"/>
    <w:rsid w:val="00981331"/>
    <w:rsid w:val="00982353"/>
    <w:rsid w:val="009831DA"/>
    <w:rsid w:val="00987305"/>
    <w:rsid w:val="00991F4E"/>
    <w:rsid w:val="009971E9"/>
    <w:rsid w:val="009977BC"/>
    <w:rsid w:val="00997806"/>
    <w:rsid w:val="009A6995"/>
    <w:rsid w:val="009A70CA"/>
    <w:rsid w:val="009B0A86"/>
    <w:rsid w:val="009B0BC5"/>
    <w:rsid w:val="009B16B6"/>
    <w:rsid w:val="009B1CED"/>
    <w:rsid w:val="009B3D5B"/>
    <w:rsid w:val="009B49AC"/>
    <w:rsid w:val="009B7E8F"/>
    <w:rsid w:val="009C19C8"/>
    <w:rsid w:val="009C2BFE"/>
    <w:rsid w:val="009C5D3C"/>
    <w:rsid w:val="009C74A3"/>
    <w:rsid w:val="009C7959"/>
    <w:rsid w:val="009C7FC0"/>
    <w:rsid w:val="009D00E0"/>
    <w:rsid w:val="009D4DD8"/>
    <w:rsid w:val="009D54C3"/>
    <w:rsid w:val="009D5771"/>
    <w:rsid w:val="009D5CB8"/>
    <w:rsid w:val="009D7A67"/>
    <w:rsid w:val="009D7FF2"/>
    <w:rsid w:val="009E04FF"/>
    <w:rsid w:val="009E22E9"/>
    <w:rsid w:val="009E5762"/>
    <w:rsid w:val="009E636D"/>
    <w:rsid w:val="009E74B1"/>
    <w:rsid w:val="009F0EEC"/>
    <w:rsid w:val="009F384E"/>
    <w:rsid w:val="009F4FFE"/>
    <w:rsid w:val="009F63DE"/>
    <w:rsid w:val="00A001DC"/>
    <w:rsid w:val="00A001FF"/>
    <w:rsid w:val="00A009F5"/>
    <w:rsid w:val="00A00D46"/>
    <w:rsid w:val="00A0242E"/>
    <w:rsid w:val="00A059F4"/>
    <w:rsid w:val="00A0656A"/>
    <w:rsid w:val="00A0678E"/>
    <w:rsid w:val="00A12418"/>
    <w:rsid w:val="00A144D3"/>
    <w:rsid w:val="00A159D4"/>
    <w:rsid w:val="00A17CF2"/>
    <w:rsid w:val="00A20F7B"/>
    <w:rsid w:val="00A25105"/>
    <w:rsid w:val="00A260B4"/>
    <w:rsid w:val="00A26C02"/>
    <w:rsid w:val="00A27A1E"/>
    <w:rsid w:val="00A3097D"/>
    <w:rsid w:val="00A33814"/>
    <w:rsid w:val="00A368E0"/>
    <w:rsid w:val="00A36CDE"/>
    <w:rsid w:val="00A36D5B"/>
    <w:rsid w:val="00A453ED"/>
    <w:rsid w:val="00A465A0"/>
    <w:rsid w:val="00A4740D"/>
    <w:rsid w:val="00A47AE2"/>
    <w:rsid w:val="00A50628"/>
    <w:rsid w:val="00A50E1F"/>
    <w:rsid w:val="00A511E8"/>
    <w:rsid w:val="00A533E1"/>
    <w:rsid w:val="00A55501"/>
    <w:rsid w:val="00A56F33"/>
    <w:rsid w:val="00A606C3"/>
    <w:rsid w:val="00A62504"/>
    <w:rsid w:val="00A648B6"/>
    <w:rsid w:val="00A65499"/>
    <w:rsid w:val="00A66C29"/>
    <w:rsid w:val="00A7068E"/>
    <w:rsid w:val="00A72478"/>
    <w:rsid w:val="00A734E4"/>
    <w:rsid w:val="00A74ABE"/>
    <w:rsid w:val="00A75264"/>
    <w:rsid w:val="00A82786"/>
    <w:rsid w:val="00A82D11"/>
    <w:rsid w:val="00A83200"/>
    <w:rsid w:val="00A84662"/>
    <w:rsid w:val="00A86DFD"/>
    <w:rsid w:val="00A90064"/>
    <w:rsid w:val="00A904E6"/>
    <w:rsid w:val="00A91989"/>
    <w:rsid w:val="00A94394"/>
    <w:rsid w:val="00AA0632"/>
    <w:rsid w:val="00AA38E5"/>
    <w:rsid w:val="00AA4181"/>
    <w:rsid w:val="00AA513E"/>
    <w:rsid w:val="00AA5C3D"/>
    <w:rsid w:val="00AA6812"/>
    <w:rsid w:val="00AA76DF"/>
    <w:rsid w:val="00AB234C"/>
    <w:rsid w:val="00AB3638"/>
    <w:rsid w:val="00AB49EB"/>
    <w:rsid w:val="00AB4E1F"/>
    <w:rsid w:val="00AC118F"/>
    <w:rsid w:val="00AC4FE1"/>
    <w:rsid w:val="00AC52A3"/>
    <w:rsid w:val="00AC5846"/>
    <w:rsid w:val="00AC5B30"/>
    <w:rsid w:val="00AC6350"/>
    <w:rsid w:val="00AD1345"/>
    <w:rsid w:val="00AD22DF"/>
    <w:rsid w:val="00AD768C"/>
    <w:rsid w:val="00AE0340"/>
    <w:rsid w:val="00AE1380"/>
    <w:rsid w:val="00AE13C4"/>
    <w:rsid w:val="00AE5921"/>
    <w:rsid w:val="00AF0B6D"/>
    <w:rsid w:val="00AF1680"/>
    <w:rsid w:val="00AF3567"/>
    <w:rsid w:val="00AF3B5B"/>
    <w:rsid w:val="00AF4507"/>
    <w:rsid w:val="00AF4BF3"/>
    <w:rsid w:val="00AF5E3D"/>
    <w:rsid w:val="00AF5FBD"/>
    <w:rsid w:val="00B07B36"/>
    <w:rsid w:val="00B07B97"/>
    <w:rsid w:val="00B10A7C"/>
    <w:rsid w:val="00B10CC3"/>
    <w:rsid w:val="00B1254E"/>
    <w:rsid w:val="00B16B5F"/>
    <w:rsid w:val="00B177C9"/>
    <w:rsid w:val="00B17BE5"/>
    <w:rsid w:val="00B23669"/>
    <w:rsid w:val="00B24112"/>
    <w:rsid w:val="00B3292D"/>
    <w:rsid w:val="00B41A16"/>
    <w:rsid w:val="00B42F55"/>
    <w:rsid w:val="00B51798"/>
    <w:rsid w:val="00B54402"/>
    <w:rsid w:val="00B56D4A"/>
    <w:rsid w:val="00B613B9"/>
    <w:rsid w:val="00B62588"/>
    <w:rsid w:val="00B63305"/>
    <w:rsid w:val="00B6424C"/>
    <w:rsid w:val="00B661F3"/>
    <w:rsid w:val="00B66974"/>
    <w:rsid w:val="00B66A4E"/>
    <w:rsid w:val="00B67743"/>
    <w:rsid w:val="00B70747"/>
    <w:rsid w:val="00B714EC"/>
    <w:rsid w:val="00B75AAE"/>
    <w:rsid w:val="00B81EB5"/>
    <w:rsid w:val="00B9049F"/>
    <w:rsid w:val="00B92B29"/>
    <w:rsid w:val="00B9364C"/>
    <w:rsid w:val="00B93CFD"/>
    <w:rsid w:val="00BA0A38"/>
    <w:rsid w:val="00BA30F9"/>
    <w:rsid w:val="00BA53C9"/>
    <w:rsid w:val="00BA5608"/>
    <w:rsid w:val="00BA7CAB"/>
    <w:rsid w:val="00BB298B"/>
    <w:rsid w:val="00BB305D"/>
    <w:rsid w:val="00BB4132"/>
    <w:rsid w:val="00BB5486"/>
    <w:rsid w:val="00BB5F77"/>
    <w:rsid w:val="00BC091E"/>
    <w:rsid w:val="00BC0A4C"/>
    <w:rsid w:val="00BC2294"/>
    <w:rsid w:val="00BC30B1"/>
    <w:rsid w:val="00BC55BE"/>
    <w:rsid w:val="00BC76F5"/>
    <w:rsid w:val="00BD0622"/>
    <w:rsid w:val="00BD246E"/>
    <w:rsid w:val="00BD4C14"/>
    <w:rsid w:val="00BD73AC"/>
    <w:rsid w:val="00BD78CB"/>
    <w:rsid w:val="00BE4F8E"/>
    <w:rsid w:val="00BE65D0"/>
    <w:rsid w:val="00BE670F"/>
    <w:rsid w:val="00BE6937"/>
    <w:rsid w:val="00BE6E77"/>
    <w:rsid w:val="00BE7774"/>
    <w:rsid w:val="00BE7EF7"/>
    <w:rsid w:val="00BF015C"/>
    <w:rsid w:val="00BF01B6"/>
    <w:rsid w:val="00BF1EEE"/>
    <w:rsid w:val="00BF38BB"/>
    <w:rsid w:val="00BF46BE"/>
    <w:rsid w:val="00BF4F1A"/>
    <w:rsid w:val="00BF7259"/>
    <w:rsid w:val="00C0520D"/>
    <w:rsid w:val="00C06D45"/>
    <w:rsid w:val="00C12653"/>
    <w:rsid w:val="00C13FA9"/>
    <w:rsid w:val="00C2006F"/>
    <w:rsid w:val="00C2240A"/>
    <w:rsid w:val="00C23069"/>
    <w:rsid w:val="00C23D63"/>
    <w:rsid w:val="00C247B8"/>
    <w:rsid w:val="00C248F8"/>
    <w:rsid w:val="00C2552D"/>
    <w:rsid w:val="00C26989"/>
    <w:rsid w:val="00C314DB"/>
    <w:rsid w:val="00C32937"/>
    <w:rsid w:val="00C32BF4"/>
    <w:rsid w:val="00C37F2C"/>
    <w:rsid w:val="00C4125D"/>
    <w:rsid w:val="00C438AE"/>
    <w:rsid w:val="00C43E53"/>
    <w:rsid w:val="00C449E2"/>
    <w:rsid w:val="00C46438"/>
    <w:rsid w:val="00C47CDC"/>
    <w:rsid w:val="00C52A67"/>
    <w:rsid w:val="00C55849"/>
    <w:rsid w:val="00C55EAD"/>
    <w:rsid w:val="00C567A5"/>
    <w:rsid w:val="00C57D70"/>
    <w:rsid w:val="00C63B78"/>
    <w:rsid w:val="00C648B7"/>
    <w:rsid w:val="00C6593E"/>
    <w:rsid w:val="00C720CA"/>
    <w:rsid w:val="00C73110"/>
    <w:rsid w:val="00C76005"/>
    <w:rsid w:val="00C8173A"/>
    <w:rsid w:val="00C81AF0"/>
    <w:rsid w:val="00C8347D"/>
    <w:rsid w:val="00C84D77"/>
    <w:rsid w:val="00C87DAB"/>
    <w:rsid w:val="00C9061C"/>
    <w:rsid w:val="00C95A5D"/>
    <w:rsid w:val="00C974AF"/>
    <w:rsid w:val="00CA1344"/>
    <w:rsid w:val="00CA3E56"/>
    <w:rsid w:val="00CA57C2"/>
    <w:rsid w:val="00CA6BA9"/>
    <w:rsid w:val="00CB51D8"/>
    <w:rsid w:val="00CC05B9"/>
    <w:rsid w:val="00CC1135"/>
    <w:rsid w:val="00CC1867"/>
    <w:rsid w:val="00CC2BA5"/>
    <w:rsid w:val="00CC3D77"/>
    <w:rsid w:val="00CC3F38"/>
    <w:rsid w:val="00CC573B"/>
    <w:rsid w:val="00CC6C87"/>
    <w:rsid w:val="00CC7F50"/>
    <w:rsid w:val="00CD049B"/>
    <w:rsid w:val="00CD2032"/>
    <w:rsid w:val="00CD24A9"/>
    <w:rsid w:val="00CD3AE1"/>
    <w:rsid w:val="00CD514A"/>
    <w:rsid w:val="00CD6076"/>
    <w:rsid w:val="00CE0085"/>
    <w:rsid w:val="00CE207E"/>
    <w:rsid w:val="00CE376C"/>
    <w:rsid w:val="00CE5C35"/>
    <w:rsid w:val="00CE6191"/>
    <w:rsid w:val="00CE6C9A"/>
    <w:rsid w:val="00CE6F4B"/>
    <w:rsid w:val="00CF4706"/>
    <w:rsid w:val="00CF7AF9"/>
    <w:rsid w:val="00D01B90"/>
    <w:rsid w:val="00D01EF5"/>
    <w:rsid w:val="00D03457"/>
    <w:rsid w:val="00D03CEC"/>
    <w:rsid w:val="00D1014A"/>
    <w:rsid w:val="00D126E6"/>
    <w:rsid w:val="00D12925"/>
    <w:rsid w:val="00D135A2"/>
    <w:rsid w:val="00D1629B"/>
    <w:rsid w:val="00D163FB"/>
    <w:rsid w:val="00D165C5"/>
    <w:rsid w:val="00D17491"/>
    <w:rsid w:val="00D20C92"/>
    <w:rsid w:val="00D26EA3"/>
    <w:rsid w:val="00D33C83"/>
    <w:rsid w:val="00D35C1E"/>
    <w:rsid w:val="00D36C9E"/>
    <w:rsid w:val="00D373B2"/>
    <w:rsid w:val="00D376EA"/>
    <w:rsid w:val="00D40D95"/>
    <w:rsid w:val="00D4236A"/>
    <w:rsid w:val="00D42E0B"/>
    <w:rsid w:val="00D43815"/>
    <w:rsid w:val="00D5177C"/>
    <w:rsid w:val="00D51C03"/>
    <w:rsid w:val="00D525E6"/>
    <w:rsid w:val="00D5290F"/>
    <w:rsid w:val="00D55EC5"/>
    <w:rsid w:val="00D5623E"/>
    <w:rsid w:val="00D571F8"/>
    <w:rsid w:val="00D664D5"/>
    <w:rsid w:val="00D70294"/>
    <w:rsid w:val="00D7079C"/>
    <w:rsid w:val="00D70B20"/>
    <w:rsid w:val="00D71D15"/>
    <w:rsid w:val="00D72D7E"/>
    <w:rsid w:val="00D74462"/>
    <w:rsid w:val="00D756B3"/>
    <w:rsid w:val="00D75944"/>
    <w:rsid w:val="00D75FCB"/>
    <w:rsid w:val="00D77508"/>
    <w:rsid w:val="00D80803"/>
    <w:rsid w:val="00D820A6"/>
    <w:rsid w:val="00D82308"/>
    <w:rsid w:val="00D832F6"/>
    <w:rsid w:val="00D86CDA"/>
    <w:rsid w:val="00D87A28"/>
    <w:rsid w:val="00D928C9"/>
    <w:rsid w:val="00D9352F"/>
    <w:rsid w:val="00D9551E"/>
    <w:rsid w:val="00D97535"/>
    <w:rsid w:val="00DA027D"/>
    <w:rsid w:val="00DA0596"/>
    <w:rsid w:val="00DA1A78"/>
    <w:rsid w:val="00DA2994"/>
    <w:rsid w:val="00DA43FA"/>
    <w:rsid w:val="00DA4F4C"/>
    <w:rsid w:val="00DA5A16"/>
    <w:rsid w:val="00DA758F"/>
    <w:rsid w:val="00DA76AF"/>
    <w:rsid w:val="00DB1476"/>
    <w:rsid w:val="00DB2247"/>
    <w:rsid w:val="00DB253B"/>
    <w:rsid w:val="00DB6158"/>
    <w:rsid w:val="00DB70DC"/>
    <w:rsid w:val="00DC04E5"/>
    <w:rsid w:val="00DC235E"/>
    <w:rsid w:val="00DC41BC"/>
    <w:rsid w:val="00DD1F23"/>
    <w:rsid w:val="00DD2038"/>
    <w:rsid w:val="00DD23D6"/>
    <w:rsid w:val="00DD4105"/>
    <w:rsid w:val="00DD4CC7"/>
    <w:rsid w:val="00DD6D8C"/>
    <w:rsid w:val="00DD7098"/>
    <w:rsid w:val="00DE0735"/>
    <w:rsid w:val="00DE0AAC"/>
    <w:rsid w:val="00DE447E"/>
    <w:rsid w:val="00DF181B"/>
    <w:rsid w:val="00DF373E"/>
    <w:rsid w:val="00DF5547"/>
    <w:rsid w:val="00DF7458"/>
    <w:rsid w:val="00E02C44"/>
    <w:rsid w:val="00E02EA0"/>
    <w:rsid w:val="00E05505"/>
    <w:rsid w:val="00E066C9"/>
    <w:rsid w:val="00E115B4"/>
    <w:rsid w:val="00E11E2A"/>
    <w:rsid w:val="00E15F03"/>
    <w:rsid w:val="00E2195E"/>
    <w:rsid w:val="00E21984"/>
    <w:rsid w:val="00E2384F"/>
    <w:rsid w:val="00E245C7"/>
    <w:rsid w:val="00E248F0"/>
    <w:rsid w:val="00E24EB9"/>
    <w:rsid w:val="00E27469"/>
    <w:rsid w:val="00E27A15"/>
    <w:rsid w:val="00E31105"/>
    <w:rsid w:val="00E31F9A"/>
    <w:rsid w:val="00E32576"/>
    <w:rsid w:val="00E32EEE"/>
    <w:rsid w:val="00E346F1"/>
    <w:rsid w:val="00E42F41"/>
    <w:rsid w:val="00E444B4"/>
    <w:rsid w:val="00E45CA9"/>
    <w:rsid w:val="00E54495"/>
    <w:rsid w:val="00E547C2"/>
    <w:rsid w:val="00E60EF4"/>
    <w:rsid w:val="00E61D0E"/>
    <w:rsid w:val="00E63EF0"/>
    <w:rsid w:val="00E65F8A"/>
    <w:rsid w:val="00E70838"/>
    <w:rsid w:val="00E73472"/>
    <w:rsid w:val="00E73743"/>
    <w:rsid w:val="00E738AE"/>
    <w:rsid w:val="00E74070"/>
    <w:rsid w:val="00E75184"/>
    <w:rsid w:val="00E8030B"/>
    <w:rsid w:val="00E81BCD"/>
    <w:rsid w:val="00E84953"/>
    <w:rsid w:val="00E84C47"/>
    <w:rsid w:val="00E9059F"/>
    <w:rsid w:val="00E9066E"/>
    <w:rsid w:val="00E90DD7"/>
    <w:rsid w:val="00E928D4"/>
    <w:rsid w:val="00E92B91"/>
    <w:rsid w:val="00E93E74"/>
    <w:rsid w:val="00E93FE1"/>
    <w:rsid w:val="00E9404D"/>
    <w:rsid w:val="00E94AD6"/>
    <w:rsid w:val="00E961A0"/>
    <w:rsid w:val="00EA08E3"/>
    <w:rsid w:val="00EA3E0D"/>
    <w:rsid w:val="00EA4D8C"/>
    <w:rsid w:val="00EA53D5"/>
    <w:rsid w:val="00EA7807"/>
    <w:rsid w:val="00EB045F"/>
    <w:rsid w:val="00EB110A"/>
    <w:rsid w:val="00EB36CB"/>
    <w:rsid w:val="00EB3851"/>
    <w:rsid w:val="00EB38FF"/>
    <w:rsid w:val="00EC171E"/>
    <w:rsid w:val="00ED68A4"/>
    <w:rsid w:val="00ED6F06"/>
    <w:rsid w:val="00EE4552"/>
    <w:rsid w:val="00EE7B9B"/>
    <w:rsid w:val="00EF03AC"/>
    <w:rsid w:val="00EF2E4B"/>
    <w:rsid w:val="00F012D5"/>
    <w:rsid w:val="00F03952"/>
    <w:rsid w:val="00F06F2F"/>
    <w:rsid w:val="00F0733F"/>
    <w:rsid w:val="00F07533"/>
    <w:rsid w:val="00F07A05"/>
    <w:rsid w:val="00F1127A"/>
    <w:rsid w:val="00F126DB"/>
    <w:rsid w:val="00F13257"/>
    <w:rsid w:val="00F1355B"/>
    <w:rsid w:val="00F15344"/>
    <w:rsid w:val="00F21E8E"/>
    <w:rsid w:val="00F22F08"/>
    <w:rsid w:val="00F236FB"/>
    <w:rsid w:val="00F27EBC"/>
    <w:rsid w:val="00F31158"/>
    <w:rsid w:val="00F32B44"/>
    <w:rsid w:val="00F337A2"/>
    <w:rsid w:val="00F34E3D"/>
    <w:rsid w:val="00F351C5"/>
    <w:rsid w:val="00F353BB"/>
    <w:rsid w:val="00F35EC3"/>
    <w:rsid w:val="00F3675D"/>
    <w:rsid w:val="00F426AD"/>
    <w:rsid w:val="00F43446"/>
    <w:rsid w:val="00F44460"/>
    <w:rsid w:val="00F46754"/>
    <w:rsid w:val="00F51B1C"/>
    <w:rsid w:val="00F54316"/>
    <w:rsid w:val="00F61ADE"/>
    <w:rsid w:val="00F61D8F"/>
    <w:rsid w:val="00F6324B"/>
    <w:rsid w:val="00F64F4C"/>
    <w:rsid w:val="00F65041"/>
    <w:rsid w:val="00F67C0C"/>
    <w:rsid w:val="00F73CB0"/>
    <w:rsid w:val="00F77C7F"/>
    <w:rsid w:val="00F8063F"/>
    <w:rsid w:val="00F8201D"/>
    <w:rsid w:val="00F820EE"/>
    <w:rsid w:val="00F83F93"/>
    <w:rsid w:val="00F84D09"/>
    <w:rsid w:val="00F91085"/>
    <w:rsid w:val="00F93121"/>
    <w:rsid w:val="00FA03FC"/>
    <w:rsid w:val="00FA0AB4"/>
    <w:rsid w:val="00FA0EC1"/>
    <w:rsid w:val="00FA4C69"/>
    <w:rsid w:val="00FA60A9"/>
    <w:rsid w:val="00FA7168"/>
    <w:rsid w:val="00FB5293"/>
    <w:rsid w:val="00FB652C"/>
    <w:rsid w:val="00FB6C9F"/>
    <w:rsid w:val="00FB7AC2"/>
    <w:rsid w:val="00FC11A3"/>
    <w:rsid w:val="00FC4536"/>
    <w:rsid w:val="00FC4EAC"/>
    <w:rsid w:val="00FC5561"/>
    <w:rsid w:val="00FD01D8"/>
    <w:rsid w:val="00FD19DB"/>
    <w:rsid w:val="00FD28D2"/>
    <w:rsid w:val="00FD486F"/>
    <w:rsid w:val="00FD5A1F"/>
    <w:rsid w:val="00FE096A"/>
    <w:rsid w:val="00FE3B05"/>
    <w:rsid w:val="00FF28A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de-CH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 fillcolor="white" stroke="f">
      <v:fill color="white"/>
      <v:stroke on="f"/>
      <v:textbox inset="0,0,0,0"/>
    </o:shapedefaults>
    <o:shapelayout v:ext="edit">
      <o:idmap v:ext="edit" data="1"/>
    </o:shapelayout>
  </w:shapeDefaults>
  <w:decimalSymbol w:val="."/>
  <w:listSeparator w:val=";"/>
  <w14:docId w14:val="4A9EEAD7"/>
  <w15:docId w15:val="{F29EDD42-1CFA-40FF-A8EE-8E11E6D570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de-CH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A56F33"/>
    <w:pPr>
      <w:spacing w:after="160"/>
    </w:pPr>
    <w:rPr>
      <w:rFonts w:ascii="Arial" w:hAnsi="Arial"/>
      <w:sz w:val="22"/>
      <w:szCs w:val="22"/>
      <w:lang w:eastAsia="de-CH"/>
    </w:rPr>
  </w:style>
  <w:style w:type="paragraph" w:styleId="berschrift1">
    <w:name w:val="heading 1"/>
    <w:basedOn w:val="Standard"/>
    <w:next w:val="Standard"/>
    <w:link w:val="berschrift1Zchn"/>
    <w:qFormat/>
    <w:rsid w:val="00DA1A78"/>
    <w:pPr>
      <w:numPr>
        <w:numId w:val="7"/>
      </w:numPr>
      <w:tabs>
        <w:tab w:val="right" w:pos="9070"/>
      </w:tabs>
      <w:spacing w:before="240" w:after="0"/>
      <w:outlineLvl w:val="0"/>
    </w:pPr>
    <w:rPr>
      <w:b/>
      <w:bCs/>
      <w:sz w:val="28"/>
      <w:szCs w:val="32"/>
    </w:rPr>
  </w:style>
  <w:style w:type="paragraph" w:styleId="berschrift2">
    <w:name w:val="heading 2"/>
    <w:basedOn w:val="berschrift1"/>
    <w:next w:val="Standard"/>
    <w:link w:val="berschrift2Zchn"/>
    <w:autoRedefine/>
    <w:qFormat/>
    <w:rsid w:val="00063715"/>
    <w:pPr>
      <w:numPr>
        <w:ilvl w:val="1"/>
      </w:numPr>
      <w:tabs>
        <w:tab w:val="left" w:pos="4544"/>
      </w:tabs>
      <w:spacing w:before="160" w:after="120"/>
      <w:outlineLvl w:val="1"/>
    </w:pPr>
    <w:rPr>
      <w:rFonts w:ascii="Arial-BoldMT" w:hAnsi="Arial-BoldMT" w:cs="Arial-BoldMT"/>
      <w:bCs w:val="0"/>
      <w:iCs/>
      <w:noProof/>
      <w:sz w:val="24"/>
      <w:szCs w:val="24"/>
      <w:lang w:eastAsia="de-DE"/>
    </w:rPr>
  </w:style>
  <w:style w:type="paragraph" w:styleId="berschrift3">
    <w:name w:val="heading 3"/>
    <w:basedOn w:val="berschrift2"/>
    <w:next w:val="Standard"/>
    <w:link w:val="berschrift3Zchn"/>
    <w:autoRedefine/>
    <w:qFormat/>
    <w:rsid w:val="0071191F"/>
    <w:pPr>
      <w:numPr>
        <w:ilvl w:val="2"/>
      </w:numPr>
      <w:tabs>
        <w:tab w:val="clear" w:pos="4544"/>
      </w:tabs>
      <w:spacing w:before="240"/>
      <w:outlineLvl w:val="2"/>
    </w:pPr>
    <w:rPr>
      <w:bCs/>
      <w:sz w:val="22"/>
      <w:szCs w:val="26"/>
    </w:rPr>
  </w:style>
  <w:style w:type="paragraph" w:styleId="berschrift4">
    <w:name w:val="heading 4"/>
    <w:basedOn w:val="berschrift3"/>
    <w:next w:val="Standard1"/>
    <w:autoRedefine/>
    <w:qFormat/>
    <w:rsid w:val="00DA1A78"/>
    <w:pPr>
      <w:numPr>
        <w:ilvl w:val="3"/>
      </w:numPr>
      <w:outlineLvl w:val="3"/>
    </w:pPr>
    <w:rPr>
      <w:bCs w:val="0"/>
      <w:szCs w:val="28"/>
    </w:rPr>
  </w:style>
  <w:style w:type="paragraph" w:styleId="berschrift5">
    <w:name w:val="heading 5"/>
    <w:basedOn w:val="berschrift4"/>
    <w:next w:val="Standard1"/>
    <w:autoRedefine/>
    <w:qFormat/>
    <w:rsid w:val="00DA1A78"/>
    <w:pPr>
      <w:numPr>
        <w:ilvl w:val="4"/>
      </w:numPr>
      <w:outlineLvl w:val="4"/>
    </w:pPr>
    <w:rPr>
      <w:b w:val="0"/>
      <w:bCs/>
      <w:iCs w:val="0"/>
      <w:szCs w:val="26"/>
    </w:rPr>
  </w:style>
  <w:style w:type="paragraph" w:styleId="berschrift6">
    <w:name w:val="heading 6"/>
    <w:basedOn w:val="berschrift5"/>
    <w:next w:val="Standard1"/>
    <w:autoRedefine/>
    <w:qFormat/>
    <w:rsid w:val="00DA1A78"/>
    <w:pPr>
      <w:numPr>
        <w:ilvl w:val="5"/>
      </w:numPr>
      <w:outlineLvl w:val="5"/>
    </w:pPr>
    <w:rPr>
      <w:bCs w:val="0"/>
      <w:szCs w:val="22"/>
    </w:rPr>
  </w:style>
  <w:style w:type="paragraph" w:styleId="berschrift7">
    <w:name w:val="heading 7"/>
    <w:basedOn w:val="berschrift6"/>
    <w:next w:val="Standard1"/>
    <w:autoRedefine/>
    <w:qFormat/>
    <w:rsid w:val="00DA1A78"/>
    <w:pPr>
      <w:numPr>
        <w:ilvl w:val="6"/>
      </w:numPr>
      <w:outlineLvl w:val="6"/>
    </w:pPr>
  </w:style>
  <w:style w:type="paragraph" w:styleId="berschrift8">
    <w:name w:val="heading 8"/>
    <w:basedOn w:val="Standard"/>
    <w:next w:val="Standard"/>
    <w:qFormat/>
    <w:rsid w:val="00DA1A78"/>
    <w:pPr>
      <w:numPr>
        <w:ilvl w:val="7"/>
        <w:numId w:val="7"/>
      </w:numPr>
      <w:spacing w:before="240" w:after="60"/>
      <w:outlineLvl w:val="7"/>
    </w:pPr>
    <w:rPr>
      <w:rFonts w:ascii="Times New Roman" w:hAnsi="Times New Roman"/>
      <w:i/>
      <w:iCs/>
      <w:sz w:val="24"/>
    </w:rPr>
  </w:style>
  <w:style w:type="paragraph" w:styleId="berschrift9">
    <w:name w:val="heading 9"/>
    <w:basedOn w:val="Standard"/>
    <w:next w:val="Standard"/>
    <w:qFormat/>
    <w:rsid w:val="00DA1A78"/>
    <w:pPr>
      <w:numPr>
        <w:ilvl w:val="8"/>
        <w:numId w:val="7"/>
      </w:numPr>
      <w:spacing w:before="240" w:after="60"/>
      <w:outlineLvl w:val="8"/>
    </w:pPr>
    <w:rPr>
      <w:rFonts w:cs="Arial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Standard1">
    <w:name w:val="Standard 1"/>
    <w:basedOn w:val="Standard"/>
    <w:rsid w:val="00DA1A78"/>
    <w:pPr>
      <w:tabs>
        <w:tab w:val="left" w:pos="850"/>
        <w:tab w:val="left" w:pos="7569"/>
        <w:tab w:val="left" w:pos="9269"/>
        <w:tab w:val="right" w:pos="10432"/>
      </w:tabs>
      <w:ind w:left="851" w:right="3062"/>
      <w:jc w:val="both"/>
    </w:pPr>
    <w:rPr>
      <w:szCs w:val="20"/>
      <w:lang w:eastAsia="de-DE"/>
    </w:rPr>
  </w:style>
  <w:style w:type="paragraph" w:styleId="Verzeichnis1">
    <w:name w:val="toc 1"/>
    <w:basedOn w:val="Standard"/>
    <w:next w:val="Standard"/>
    <w:autoRedefine/>
    <w:uiPriority w:val="39"/>
    <w:rsid w:val="00DA1A78"/>
    <w:pPr>
      <w:tabs>
        <w:tab w:val="left" w:pos="851"/>
        <w:tab w:val="right" w:pos="9072"/>
      </w:tabs>
      <w:spacing w:before="360" w:after="0"/>
    </w:pPr>
    <w:rPr>
      <w:b/>
    </w:rPr>
  </w:style>
  <w:style w:type="paragraph" w:styleId="Verzeichnis2">
    <w:name w:val="toc 2"/>
    <w:basedOn w:val="Verzeichnis1"/>
    <w:next w:val="Standard"/>
    <w:autoRedefine/>
    <w:uiPriority w:val="39"/>
    <w:rsid w:val="00DA1A78"/>
    <w:pPr>
      <w:spacing w:before="120"/>
    </w:pPr>
    <w:rPr>
      <w:b w:val="0"/>
    </w:rPr>
  </w:style>
  <w:style w:type="paragraph" w:styleId="Verzeichnis3">
    <w:name w:val="toc 3"/>
    <w:basedOn w:val="Standard"/>
    <w:next w:val="Standard"/>
    <w:autoRedefine/>
    <w:semiHidden/>
    <w:rsid w:val="00DA1A78"/>
    <w:pPr>
      <w:tabs>
        <w:tab w:val="left" w:pos="851"/>
        <w:tab w:val="right" w:pos="9071"/>
      </w:tabs>
      <w:spacing w:after="0"/>
    </w:pPr>
  </w:style>
  <w:style w:type="paragraph" w:styleId="Verzeichnis4">
    <w:name w:val="toc 4"/>
    <w:basedOn w:val="Standard"/>
    <w:next w:val="Standard"/>
    <w:autoRedefine/>
    <w:semiHidden/>
    <w:rsid w:val="00DA1A78"/>
    <w:pPr>
      <w:tabs>
        <w:tab w:val="left" w:pos="1559"/>
        <w:tab w:val="right" w:pos="9072"/>
      </w:tabs>
      <w:spacing w:after="0"/>
      <w:ind w:left="709"/>
    </w:pPr>
  </w:style>
  <w:style w:type="paragraph" w:styleId="Verzeichnis5">
    <w:name w:val="toc 5"/>
    <w:basedOn w:val="Verzeichnis4"/>
    <w:next w:val="Standard"/>
    <w:autoRedefine/>
    <w:semiHidden/>
    <w:rsid w:val="00DA1A78"/>
    <w:pPr>
      <w:tabs>
        <w:tab w:val="clear" w:pos="9072"/>
        <w:tab w:val="right" w:leader="dot" w:pos="9070"/>
      </w:tabs>
      <w:spacing w:before="60"/>
      <w:outlineLvl w:val="4"/>
    </w:pPr>
  </w:style>
  <w:style w:type="paragraph" w:styleId="Verzeichnis6">
    <w:name w:val="toc 6"/>
    <w:basedOn w:val="Verzeichnis5"/>
    <w:next w:val="Standard"/>
    <w:autoRedefine/>
    <w:semiHidden/>
    <w:rsid w:val="00DA1A78"/>
    <w:pPr>
      <w:outlineLvl w:val="5"/>
    </w:pPr>
  </w:style>
  <w:style w:type="paragraph" w:styleId="Verzeichnis7">
    <w:name w:val="toc 7"/>
    <w:basedOn w:val="Verzeichnis6"/>
    <w:next w:val="Standard"/>
    <w:autoRedefine/>
    <w:semiHidden/>
    <w:rsid w:val="00DA1A78"/>
    <w:pPr>
      <w:outlineLvl w:val="6"/>
    </w:pPr>
  </w:style>
  <w:style w:type="paragraph" w:styleId="Verzeichnis8">
    <w:name w:val="toc 8"/>
    <w:basedOn w:val="Standard"/>
    <w:next w:val="Standard"/>
    <w:autoRedefine/>
    <w:semiHidden/>
    <w:rsid w:val="00DA1A78"/>
    <w:pPr>
      <w:ind w:left="1540"/>
    </w:pPr>
  </w:style>
  <w:style w:type="paragraph" w:styleId="Verzeichnis9">
    <w:name w:val="toc 9"/>
    <w:basedOn w:val="Standard"/>
    <w:next w:val="Standard"/>
    <w:autoRedefine/>
    <w:semiHidden/>
    <w:rsid w:val="00DA1A78"/>
    <w:pPr>
      <w:ind w:left="1760"/>
    </w:pPr>
  </w:style>
  <w:style w:type="character" w:styleId="Hyperlink">
    <w:name w:val="Hyperlink"/>
    <w:basedOn w:val="Absatz-Standardschriftart"/>
    <w:qFormat/>
    <w:rsid w:val="00C46438"/>
    <w:rPr>
      <w:rFonts w:ascii="Arial" w:hAnsi="Arial" w:cs="Arial"/>
      <w:b w:val="0"/>
      <w:i w:val="0"/>
      <w:caps w:val="0"/>
      <w:smallCaps w:val="0"/>
      <w:strike w:val="0"/>
      <w:dstrike w:val="0"/>
      <w:noProof/>
      <w:vanish w:val="0"/>
      <w:color w:val="0000FF"/>
      <w:spacing w:val="0"/>
      <w:w w:val="100"/>
      <w:kern w:val="0"/>
      <w:position w:val="0"/>
      <w:sz w:val="22"/>
      <w:u w:val="single"/>
      <w:effect w:val="none"/>
      <w:vertAlign w:val="baseline"/>
    </w:rPr>
  </w:style>
  <w:style w:type="paragraph" w:customStyle="1" w:styleId="Adresse">
    <w:name w:val="Adresse"/>
    <w:basedOn w:val="Standard"/>
    <w:rsid w:val="00DA1A78"/>
    <w:pPr>
      <w:spacing w:after="0"/>
    </w:pPr>
  </w:style>
  <w:style w:type="paragraph" w:styleId="Titel">
    <w:name w:val="Title"/>
    <w:basedOn w:val="Standard"/>
    <w:next w:val="Standard"/>
    <w:link w:val="TitelZchn"/>
    <w:qFormat/>
    <w:rsid w:val="00DA1A78"/>
    <w:pPr>
      <w:spacing w:before="300"/>
    </w:pPr>
    <w:rPr>
      <w:b/>
      <w:bCs/>
    </w:rPr>
  </w:style>
  <w:style w:type="paragraph" w:styleId="Untertitel">
    <w:name w:val="Subtitle"/>
    <w:basedOn w:val="Standard"/>
    <w:next w:val="Standard"/>
    <w:qFormat/>
    <w:rsid w:val="00DA1A78"/>
    <w:pPr>
      <w:tabs>
        <w:tab w:val="right" w:pos="9070"/>
      </w:tabs>
      <w:spacing w:before="160"/>
    </w:pPr>
    <w:rPr>
      <w:rFonts w:cs="Arial"/>
      <w:b/>
    </w:rPr>
  </w:style>
  <w:style w:type="paragraph" w:styleId="Fuzeile">
    <w:name w:val="footer"/>
    <w:basedOn w:val="Standard"/>
    <w:rsid w:val="00DA1A78"/>
    <w:pPr>
      <w:pBdr>
        <w:top w:val="single" w:sz="4" w:space="1" w:color="auto"/>
      </w:pBdr>
      <w:tabs>
        <w:tab w:val="left" w:pos="900"/>
        <w:tab w:val="left" w:pos="2340"/>
        <w:tab w:val="left" w:pos="7952"/>
      </w:tabs>
      <w:spacing w:after="0"/>
    </w:pPr>
    <w:rPr>
      <w:noProof/>
      <w:sz w:val="15"/>
      <w:szCs w:val="15"/>
    </w:rPr>
  </w:style>
  <w:style w:type="paragraph" w:styleId="Kopfzeile">
    <w:name w:val="header"/>
    <w:basedOn w:val="Standard"/>
    <w:rsid w:val="00DA1A78"/>
    <w:pPr>
      <w:tabs>
        <w:tab w:val="center" w:pos="4536"/>
        <w:tab w:val="right" w:pos="9072"/>
      </w:tabs>
    </w:pPr>
  </w:style>
  <w:style w:type="paragraph" w:styleId="Funotentext">
    <w:name w:val="footnote text"/>
    <w:basedOn w:val="Standard"/>
    <w:semiHidden/>
    <w:rsid w:val="00DA1A78"/>
    <w:pPr>
      <w:tabs>
        <w:tab w:val="right" w:pos="9070"/>
      </w:tabs>
      <w:spacing w:before="60"/>
      <w:ind w:left="283" w:hanging="283"/>
    </w:pPr>
    <w:rPr>
      <w:rFonts w:cs="Arial"/>
      <w:sz w:val="14"/>
      <w:szCs w:val="20"/>
    </w:rPr>
  </w:style>
  <w:style w:type="character" w:styleId="Funotenzeichen">
    <w:name w:val="footnote reference"/>
    <w:basedOn w:val="Absatz-Standardschriftart"/>
    <w:semiHidden/>
    <w:rsid w:val="00DA1A78"/>
    <w:rPr>
      <w:rFonts w:ascii="Arial" w:hAnsi="Arial" w:cs="Arial"/>
      <w:b w:val="0"/>
      <w:i w:val="0"/>
      <w:caps w:val="0"/>
      <w:smallCaps w:val="0"/>
      <w:strike w:val="0"/>
      <w:dstrike w:val="0"/>
      <w:noProof/>
      <w:vanish w:val="0"/>
      <w:color w:val="auto"/>
      <w:spacing w:val="0"/>
      <w:w w:val="100"/>
      <w:kern w:val="0"/>
      <w:position w:val="6"/>
      <w:sz w:val="14"/>
      <w:u w:val="none"/>
      <w:effect w:val="none"/>
      <w:vertAlign w:val="baseline"/>
    </w:rPr>
  </w:style>
  <w:style w:type="paragraph" w:customStyle="1" w:styleId="Aufzhlung1">
    <w:name w:val="Aufzählung_1"/>
    <w:basedOn w:val="Standard"/>
    <w:rsid w:val="00286855"/>
    <w:pPr>
      <w:numPr>
        <w:numId w:val="20"/>
      </w:numPr>
      <w:tabs>
        <w:tab w:val="left" w:pos="425"/>
        <w:tab w:val="left" w:pos="1980"/>
        <w:tab w:val="left" w:pos="5760"/>
      </w:tabs>
      <w:spacing w:after="120"/>
      <w:ind w:left="357" w:hanging="357"/>
    </w:pPr>
    <w:rPr>
      <w:lang w:eastAsia="de-DE"/>
    </w:rPr>
  </w:style>
  <w:style w:type="paragraph" w:customStyle="1" w:styleId="Aufzhlung2">
    <w:name w:val="Aufzählung_2"/>
    <w:basedOn w:val="Standard"/>
    <w:rsid w:val="00DA1A78"/>
    <w:pPr>
      <w:numPr>
        <w:numId w:val="2"/>
      </w:numPr>
      <w:tabs>
        <w:tab w:val="left" w:pos="709"/>
        <w:tab w:val="left" w:pos="2835"/>
        <w:tab w:val="left" w:pos="5529"/>
      </w:tabs>
      <w:spacing w:after="0" w:line="259" w:lineRule="auto"/>
    </w:pPr>
  </w:style>
  <w:style w:type="paragraph" w:customStyle="1" w:styleId="TextTabelle">
    <w:name w:val="Text Tabelle"/>
    <w:basedOn w:val="Standard"/>
    <w:rsid w:val="00C8347D"/>
    <w:pPr>
      <w:spacing w:before="120" w:after="120"/>
    </w:pPr>
  </w:style>
  <w:style w:type="paragraph" w:customStyle="1" w:styleId="TextTabelle10pt">
    <w:name w:val="Text Tabelle 10 pt"/>
    <w:basedOn w:val="TextTabelle"/>
    <w:rsid w:val="00A56F33"/>
    <w:pPr>
      <w:spacing w:before="60" w:after="60"/>
    </w:pPr>
    <w:rPr>
      <w:sz w:val="20"/>
    </w:rPr>
  </w:style>
  <w:style w:type="paragraph" w:styleId="Index1">
    <w:name w:val="index 1"/>
    <w:basedOn w:val="Standard"/>
    <w:next w:val="Standard"/>
    <w:autoRedefine/>
    <w:semiHidden/>
    <w:rsid w:val="00DA1A78"/>
    <w:pPr>
      <w:tabs>
        <w:tab w:val="right" w:pos="9070"/>
      </w:tabs>
    </w:pPr>
    <w:rPr>
      <w:rFonts w:cs="Arial"/>
      <w:noProof/>
    </w:rPr>
  </w:style>
  <w:style w:type="paragraph" w:customStyle="1" w:styleId="Textabstand">
    <w:name w:val="Textabstand"/>
    <w:basedOn w:val="Standard"/>
    <w:autoRedefine/>
    <w:rsid w:val="00DA1A78"/>
    <w:pPr>
      <w:tabs>
        <w:tab w:val="left" w:pos="568"/>
      </w:tabs>
      <w:spacing w:before="20" w:after="20"/>
    </w:pPr>
    <w:rPr>
      <w:noProof/>
    </w:rPr>
  </w:style>
  <w:style w:type="paragraph" w:styleId="Index2">
    <w:name w:val="index 2"/>
    <w:basedOn w:val="Standard"/>
    <w:next w:val="Standard"/>
    <w:autoRedefine/>
    <w:semiHidden/>
    <w:rsid w:val="00DA1A78"/>
    <w:pPr>
      <w:tabs>
        <w:tab w:val="left" w:pos="568"/>
        <w:tab w:val="right" w:pos="9070"/>
      </w:tabs>
    </w:pPr>
    <w:rPr>
      <w:rFonts w:cs="Arial"/>
      <w:noProof/>
    </w:rPr>
  </w:style>
  <w:style w:type="paragraph" w:styleId="Fu-Endnotenberschrift">
    <w:name w:val="Note Heading"/>
    <w:basedOn w:val="Standard"/>
    <w:next w:val="Standard"/>
    <w:rsid w:val="00DA1A78"/>
    <w:pPr>
      <w:tabs>
        <w:tab w:val="left" w:pos="567"/>
        <w:tab w:val="right" w:pos="9070"/>
      </w:tabs>
    </w:pPr>
    <w:rPr>
      <w:rFonts w:cs="Arial"/>
      <w:noProof/>
    </w:rPr>
  </w:style>
  <w:style w:type="paragraph" w:customStyle="1" w:styleId="TitelPPH">
    <w:name w:val="Titel PPH"/>
    <w:basedOn w:val="Standard"/>
    <w:rsid w:val="00DA1A78"/>
    <w:rPr>
      <w:sz w:val="36"/>
      <w:szCs w:val="44"/>
    </w:rPr>
  </w:style>
  <w:style w:type="paragraph" w:customStyle="1" w:styleId="Titelunterstrichen">
    <w:name w:val="Titel unterstrichen"/>
    <w:basedOn w:val="Standard"/>
    <w:rsid w:val="00DA1A78"/>
    <w:pPr>
      <w:spacing w:before="240" w:after="80"/>
    </w:pPr>
    <w:rPr>
      <w:u w:val="single"/>
    </w:rPr>
  </w:style>
  <w:style w:type="paragraph" w:customStyle="1" w:styleId="CDBKopfDept">
    <w:name w:val="CDB_KopfDept"/>
    <w:basedOn w:val="Standard"/>
    <w:rsid w:val="00DA1A78"/>
    <w:pPr>
      <w:suppressAutoHyphens/>
      <w:spacing w:after="100" w:line="200" w:lineRule="exact"/>
      <w:jc w:val="both"/>
    </w:pPr>
    <w:rPr>
      <w:noProof/>
      <w:sz w:val="15"/>
      <w:szCs w:val="15"/>
    </w:rPr>
  </w:style>
  <w:style w:type="paragraph" w:customStyle="1" w:styleId="CDBKopfFett">
    <w:name w:val="CDB_KopfFett"/>
    <w:basedOn w:val="Standard"/>
    <w:rsid w:val="00DA1A78"/>
    <w:pPr>
      <w:suppressAutoHyphens/>
      <w:spacing w:after="0" w:line="200" w:lineRule="exact"/>
      <w:jc w:val="both"/>
    </w:pPr>
    <w:rPr>
      <w:b/>
      <w:bCs/>
      <w:noProof/>
      <w:sz w:val="15"/>
      <w:szCs w:val="15"/>
    </w:rPr>
  </w:style>
  <w:style w:type="paragraph" w:customStyle="1" w:styleId="CDBHierarchie">
    <w:name w:val="CDB_Hierarchie"/>
    <w:basedOn w:val="Kopfzeile"/>
    <w:rsid w:val="00DA1A78"/>
    <w:pPr>
      <w:tabs>
        <w:tab w:val="clear" w:pos="4536"/>
        <w:tab w:val="clear" w:pos="9072"/>
      </w:tabs>
      <w:suppressAutoHyphens/>
      <w:spacing w:after="0" w:line="200" w:lineRule="exact"/>
      <w:jc w:val="both"/>
    </w:pPr>
    <w:rPr>
      <w:noProof/>
      <w:sz w:val="15"/>
      <w:szCs w:val="15"/>
    </w:rPr>
  </w:style>
  <w:style w:type="paragraph" w:customStyle="1" w:styleId="SpaltenTextLinks">
    <w:name w:val="SpaltenTextLinks"/>
    <w:basedOn w:val="Standard"/>
    <w:rsid w:val="00DA1A78"/>
    <w:pPr>
      <w:spacing w:before="40" w:after="40"/>
    </w:pPr>
  </w:style>
  <w:style w:type="paragraph" w:customStyle="1" w:styleId="SpaltenTextRechts">
    <w:name w:val="SpaltenTextRechts"/>
    <w:basedOn w:val="SpaltenTextLinks"/>
    <w:rsid w:val="00DA1A78"/>
    <w:pPr>
      <w:jc w:val="right"/>
    </w:pPr>
  </w:style>
  <w:style w:type="paragraph" w:customStyle="1" w:styleId="SpaltenTextZentriert">
    <w:name w:val="SpaltenTextZentriert"/>
    <w:basedOn w:val="SpaltenTextLinks"/>
    <w:rsid w:val="00DA1A78"/>
    <w:pPr>
      <w:jc w:val="center"/>
    </w:pPr>
  </w:style>
  <w:style w:type="paragraph" w:customStyle="1" w:styleId="TextkrperKursiv">
    <w:name w:val="TextkörperKursiv"/>
    <w:basedOn w:val="Standard"/>
    <w:rsid w:val="00DA1A78"/>
    <w:rPr>
      <w:i/>
      <w:iCs/>
    </w:rPr>
  </w:style>
  <w:style w:type="paragraph" w:customStyle="1" w:styleId="TabelleTitel">
    <w:name w:val="TabelleTitel"/>
    <w:basedOn w:val="Standard"/>
    <w:next w:val="Standard"/>
    <w:rsid w:val="00DA1A78"/>
    <w:pPr>
      <w:pBdr>
        <w:bottom w:val="single" w:sz="6" w:space="1" w:color="auto"/>
      </w:pBdr>
      <w:tabs>
        <w:tab w:val="left" w:pos="2835"/>
      </w:tabs>
      <w:jc w:val="both"/>
    </w:pPr>
    <w:rPr>
      <w:rFonts w:ascii="Frutiger 45 Light" w:hAnsi="Frutiger 45 Light"/>
      <w:b/>
      <w:bCs/>
    </w:rPr>
  </w:style>
  <w:style w:type="character" w:styleId="Seitenzahl">
    <w:name w:val="page number"/>
    <w:basedOn w:val="Absatz-Standardschriftart"/>
    <w:rsid w:val="00DA1A78"/>
  </w:style>
  <w:style w:type="paragraph" w:customStyle="1" w:styleId="TabelleText">
    <w:name w:val="Tabelle Text"/>
    <w:basedOn w:val="Standard"/>
    <w:rsid w:val="00DA1A78"/>
    <w:pPr>
      <w:spacing w:after="0"/>
    </w:pPr>
    <w:rPr>
      <w:sz w:val="18"/>
      <w:szCs w:val="18"/>
    </w:rPr>
  </w:style>
  <w:style w:type="paragraph" w:styleId="Umschlagadresse">
    <w:name w:val="envelope address"/>
    <w:basedOn w:val="Standard"/>
    <w:next w:val="Standard"/>
    <w:rsid w:val="00DA1A78"/>
    <w:pPr>
      <w:tabs>
        <w:tab w:val="right" w:pos="9070"/>
      </w:tabs>
      <w:spacing w:after="0"/>
    </w:pPr>
    <w:rPr>
      <w:noProof/>
      <w:szCs w:val="24"/>
      <w:lang w:eastAsia="de-DE"/>
    </w:rPr>
  </w:style>
  <w:style w:type="paragraph" w:styleId="StandardWeb">
    <w:name w:val="Normal (Web)"/>
    <w:basedOn w:val="Standard"/>
    <w:rsid w:val="00DA1A78"/>
    <w:pPr>
      <w:spacing w:before="100" w:beforeAutospacing="1" w:after="100" w:afterAutospacing="1"/>
    </w:pPr>
    <w:rPr>
      <w:rFonts w:ascii="Arial Unicode MS" w:eastAsia="Arial Unicode MS" w:hAnsi="Arial Unicode MS" w:cs="Frutiger 45 Light"/>
      <w:sz w:val="24"/>
      <w:szCs w:val="24"/>
      <w:lang w:eastAsia="de-DE"/>
    </w:rPr>
  </w:style>
  <w:style w:type="character" w:styleId="BesuchterLink">
    <w:name w:val="FollowedHyperlink"/>
    <w:basedOn w:val="Absatz-Standardschriftart"/>
    <w:rsid w:val="00DA1A78"/>
    <w:rPr>
      <w:color w:val="800080"/>
      <w:u w:val="single"/>
    </w:rPr>
  </w:style>
  <w:style w:type="paragraph" w:styleId="Textkrper">
    <w:name w:val="Body Text"/>
    <w:basedOn w:val="Standard"/>
    <w:link w:val="TextkrperZchn"/>
    <w:rsid w:val="00DA1A78"/>
    <w:pPr>
      <w:spacing w:after="120" w:line="259" w:lineRule="auto"/>
    </w:pPr>
    <w:rPr>
      <w:rFonts w:cs="Arial"/>
      <w:sz w:val="21"/>
      <w:szCs w:val="20"/>
    </w:rPr>
  </w:style>
  <w:style w:type="paragraph" w:customStyle="1" w:styleId="Logo">
    <w:name w:val="Logo"/>
    <w:basedOn w:val="Standard"/>
    <w:next w:val="Standard"/>
    <w:rsid w:val="00DA1A78"/>
    <w:pPr>
      <w:tabs>
        <w:tab w:val="right" w:pos="9070"/>
      </w:tabs>
      <w:spacing w:after="0"/>
    </w:pPr>
    <w:rPr>
      <w:rFonts w:cs="Arial"/>
      <w:b/>
      <w:noProof/>
      <w:sz w:val="16"/>
      <w:szCs w:val="24"/>
      <w:lang w:eastAsia="de-DE"/>
    </w:rPr>
  </w:style>
  <w:style w:type="paragraph" w:customStyle="1" w:styleId="Aufzhlung">
    <w:name w:val="Aufzählung"/>
    <w:aliases w:val="au"/>
    <w:basedOn w:val="Standard"/>
    <w:rsid w:val="00DA1A78"/>
    <w:pPr>
      <w:numPr>
        <w:numId w:val="3"/>
      </w:numPr>
      <w:tabs>
        <w:tab w:val="clear" w:pos="284"/>
      </w:tabs>
      <w:spacing w:after="60"/>
    </w:pPr>
    <w:rPr>
      <w:sz w:val="20"/>
      <w:szCs w:val="20"/>
      <w:lang w:eastAsia="de-DE"/>
    </w:rPr>
  </w:style>
  <w:style w:type="paragraph" w:customStyle="1" w:styleId="Nummer">
    <w:name w:val="Nummer"/>
    <w:basedOn w:val="Standard"/>
    <w:rsid w:val="00DA1A78"/>
    <w:pPr>
      <w:numPr>
        <w:numId w:val="4"/>
      </w:numPr>
      <w:tabs>
        <w:tab w:val="clear" w:pos="360"/>
      </w:tabs>
      <w:spacing w:before="60" w:after="60"/>
    </w:pPr>
    <w:rPr>
      <w:sz w:val="20"/>
      <w:szCs w:val="24"/>
      <w:lang w:eastAsia="de-DE"/>
    </w:rPr>
  </w:style>
  <w:style w:type="paragraph" w:customStyle="1" w:styleId="AufzhlungStufe2">
    <w:name w:val="Aufzählung_Stufe2"/>
    <w:basedOn w:val="Standard"/>
    <w:rsid w:val="00DA1A78"/>
    <w:pPr>
      <w:numPr>
        <w:numId w:val="5"/>
      </w:numPr>
      <w:spacing w:after="60"/>
    </w:pPr>
    <w:rPr>
      <w:sz w:val="20"/>
      <w:szCs w:val="24"/>
      <w:lang w:eastAsia="de-DE"/>
    </w:rPr>
  </w:style>
  <w:style w:type="paragraph" w:customStyle="1" w:styleId="EFDTextkrper">
    <w:name w:val="_EFD_Textkörper"/>
    <w:basedOn w:val="Standard"/>
    <w:rsid w:val="00DA1A78"/>
    <w:pPr>
      <w:spacing w:after="260" w:line="260" w:lineRule="atLeast"/>
    </w:pPr>
    <w:rPr>
      <w:szCs w:val="24"/>
      <w:lang w:eastAsia="de-DE"/>
    </w:rPr>
  </w:style>
  <w:style w:type="paragraph" w:styleId="Textkrper-Einzug3">
    <w:name w:val="Body Text Indent 3"/>
    <w:basedOn w:val="Standard"/>
    <w:rsid w:val="00DA1A78"/>
    <w:pPr>
      <w:spacing w:after="120"/>
      <w:ind w:left="283"/>
    </w:pPr>
    <w:rPr>
      <w:sz w:val="16"/>
      <w:szCs w:val="16"/>
    </w:rPr>
  </w:style>
  <w:style w:type="paragraph" w:styleId="Index3">
    <w:name w:val="index 3"/>
    <w:basedOn w:val="Standard"/>
    <w:next w:val="Standard"/>
    <w:autoRedefine/>
    <w:semiHidden/>
    <w:rsid w:val="00DA1A78"/>
    <w:pPr>
      <w:ind w:left="660" w:hanging="220"/>
    </w:pPr>
  </w:style>
  <w:style w:type="paragraph" w:styleId="Index4">
    <w:name w:val="index 4"/>
    <w:basedOn w:val="Standard"/>
    <w:next w:val="Standard"/>
    <w:autoRedefine/>
    <w:semiHidden/>
    <w:rsid w:val="00DA1A78"/>
    <w:pPr>
      <w:ind w:left="880" w:hanging="220"/>
    </w:pPr>
  </w:style>
  <w:style w:type="paragraph" w:styleId="Index5">
    <w:name w:val="index 5"/>
    <w:basedOn w:val="Standard"/>
    <w:next w:val="Standard"/>
    <w:autoRedefine/>
    <w:semiHidden/>
    <w:rsid w:val="00DA1A78"/>
    <w:pPr>
      <w:ind w:left="1100" w:hanging="220"/>
    </w:pPr>
  </w:style>
  <w:style w:type="paragraph" w:styleId="Index6">
    <w:name w:val="index 6"/>
    <w:basedOn w:val="Standard"/>
    <w:next w:val="Standard"/>
    <w:autoRedefine/>
    <w:semiHidden/>
    <w:rsid w:val="00DA1A78"/>
    <w:pPr>
      <w:ind w:left="1320" w:hanging="220"/>
    </w:pPr>
  </w:style>
  <w:style w:type="paragraph" w:styleId="Index7">
    <w:name w:val="index 7"/>
    <w:basedOn w:val="Standard"/>
    <w:next w:val="Standard"/>
    <w:autoRedefine/>
    <w:semiHidden/>
    <w:rsid w:val="00DA1A78"/>
    <w:pPr>
      <w:ind w:left="1540" w:hanging="220"/>
    </w:pPr>
  </w:style>
  <w:style w:type="paragraph" w:styleId="Index8">
    <w:name w:val="index 8"/>
    <w:basedOn w:val="Standard"/>
    <w:next w:val="Standard"/>
    <w:autoRedefine/>
    <w:semiHidden/>
    <w:rsid w:val="00DA1A78"/>
    <w:pPr>
      <w:ind w:left="1760" w:hanging="220"/>
    </w:pPr>
  </w:style>
  <w:style w:type="paragraph" w:styleId="Index9">
    <w:name w:val="index 9"/>
    <w:basedOn w:val="Standard"/>
    <w:next w:val="Standard"/>
    <w:autoRedefine/>
    <w:semiHidden/>
    <w:rsid w:val="00DA1A78"/>
    <w:pPr>
      <w:ind w:left="1980" w:hanging="220"/>
    </w:pPr>
  </w:style>
  <w:style w:type="paragraph" w:styleId="Indexberschrift">
    <w:name w:val="index heading"/>
    <w:basedOn w:val="Standard"/>
    <w:next w:val="Index1"/>
    <w:semiHidden/>
    <w:rsid w:val="00DA1A78"/>
  </w:style>
  <w:style w:type="paragraph" w:styleId="Dokumentstruktur">
    <w:name w:val="Document Map"/>
    <w:basedOn w:val="Standard"/>
    <w:semiHidden/>
    <w:rsid w:val="00DA1A78"/>
    <w:pPr>
      <w:shd w:val="clear" w:color="auto" w:fill="000080"/>
    </w:pPr>
    <w:rPr>
      <w:rFonts w:ascii="Tahoma" w:hAnsi="Tahoma" w:cs="Arial Unicode MS"/>
      <w:sz w:val="20"/>
      <w:szCs w:val="20"/>
    </w:rPr>
  </w:style>
  <w:style w:type="paragraph" w:customStyle="1" w:styleId="Default">
    <w:name w:val="Default"/>
    <w:rsid w:val="003F3BE0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  <w:lang w:eastAsia="de-CH"/>
    </w:rPr>
  </w:style>
  <w:style w:type="character" w:customStyle="1" w:styleId="ZchnZchn2">
    <w:name w:val="Zchn Zchn2"/>
    <w:basedOn w:val="Absatz-Standardschriftart"/>
    <w:rsid w:val="00DA1A78"/>
    <w:rPr>
      <w:rFonts w:ascii="Arial" w:hAnsi="Arial"/>
      <w:b/>
      <w:bCs/>
      <w:noProof w:val="0"/>
      <w:sz w:val="28"/>
      <w:szCs w:val="32"/>
      <w:lang w:val="de-CH" w:eastAsia="de-CH" w:bidi="ar-SA"/>
    </w:rPr>
  </w:style>
  <w:style w:type="character" w:customStyle="1" w:styleId="ZchnZchn1">
    <w:name w:val="Zchn Zchn1"/>
    <w:basedOn w:val="ZchnZchn2"/>
    <w:rsid w:val="00DA1A78"/>
    <w:rPr>
      <w:rFonts w:ascii="Arial" w:hAnsi="Arial"/>
      <w:b/>
      <w:bCs/>
      <w:iCs/>
      <w:noProof/>
      <w:sz w:val="24"/>
      <w:szCs w:val="22"/>
      <w:lang w:val="de-CH" w:eastAsia="de-CH" w:bidi="ar-SA"/>
    </w:rPr>
  </w:style>
  <w:style w:type="character" w:customStyle="1" w:styleId="ZchnZchn">
    <w:name w:val="Zchn Zchn"/>
    <w:basedOn w:val="ZchnZchn1"/>
    <w:rsid w:val="00DA1A78"/>
    <w:rPr>
      <w:rFonts w:ascii="Arial" w:hAnsi="Arial"/>
      <w:b/>
      <w:bCs/>
      <w:iCs/>
      <w:noProof/>
      <w:sz w:val="22"/>
      <w:szCs w:val="26"/>
      <w:lang w:val="de-CH" w:eastAsia="de-CH" w:bidi="ar-SA"/>
    </w:rPr>
  </w:style>
  <w:style w:type="paragraph" w:styleId="Sprechblasentext">
    <w:name w:val="Balloon Text"/>
    <w:basedOn w:val="Standard"/>
    <w:semiHidden/>
    <w:rsid w:val="00DA1A78"/>
    <w:rPr>
      <w:rFonts w:ascii="Tahoma" w:hAnsi="Tahoma" w:cs="Arial Unicode MS"/>
      <w:sz w:val="16"/>
      <w:szCs w:val="16"/>
    </w:rPr>
  </w:style>
  <w:style w:type="character" w:styleId="Hervorhebung">
    <w:name w:val="Emphasis"/>
    <w:basedOn w:val="Absatz-Standardschriftart"/>
    <w:qFormat/>
    <w:rsid w:val="00DA1A78"/>
    <w:rPr>
      <w:b/>
      <w:bCs/>
      <w:i w:val="0"/>
      <w:iCs w:val="0"/>
    </w:rPr>
  </w:style>
  <w:style w:type="paragraph" w:customStyle="1" w:styleId="Char3CharCharCharChar">
    <w:name w:val="Char3 Char Char Char Char"/>
    <w:basedOn w:val="Standard"/>
    <w:rsid w:val="00DA1A78"/>
    <w:pPr>
      <w:spacing w:line="240" w:lineRule="exact"/>
    </w:pPr>
    <w:rPr>
      <w:rFonts w:cs="Arial"/>
      <w:sz w:val="20"/>
      <w:szCs w:val="20"/>
      <w:lang w:val="en-US" w:eastAsia="en-US"/>
    </w:rPr>
  </w:style>
  <w:style w:type="paragraph" w:customStyle="1" w:styleId="Absatz1">
    <w:name w:val="Absatz 1"/>
    <w:basedOn w:val="Standard"/>
    <w:rsid w:val="00DA1A78"/>
    <w:pPr>
      <w:spacing w:after="80"/>
      <w:ind w:left="851"/>
      <w:jc w:val="both"/>
    </w:pPr>
    <w:rPr>
      <w:szCs w:val="20"/>
      <w:lang w:eastAsia="de-DE"/>
    </w:rPr>
  </w:style>
  <w:style w:type="paragraph" w:customStyle="1" w:styleId="Absatz0Tabelle">
    <w:name w:val="Absatz_0_Tabelle"/>
    <w:basedOn w:val="Standard"/>
    <w:rsid w:val="00DA1A78"/>
    <w:pPr>
      <w:spacing w:before="20" w:after="20"/>
    </w:pPr>
    <w:rPr>
      <w:lang w:eastAsia="de-DE"/>
    </w:rPr>
  </w:style>
  <w:style w:type="paragraph" w:styleId="Aufzhlungszeichen4">
    <w:name w:val="List Bullet 4"/>
    <w:basedOn w:val="Standard"/>
    <w:rsid w:val="00DA1A78"/>
    <w:pPr>
      <w:numPr>
        <w:numId w:val="6"/>
      </w:numPr>
      <w:spacing w:before="20" w:after="20"/>
      <w:jc w:val="both"/>
    </w:pPr>
    <w:rPr>
      <w:szCs w:val="20"/>
      <w:lang w:eastAsia="de-DE"/>
    </w:rPr>
  </w:style>
  <w:style w:type="paragraph" w:customStyle="1" w:styleId="CharCharCarattereCharCarattere">
    <w:name w:val="Char Char Carattere Char Carattere"/>
    <w:basedOn w:val="Standard"/>
    <w:rsid w:val="00DA1A78"/>
    <w:pPr>
      <w:spacing w:line="240" w:lineRule="exact"/>
    </w:pPr>
    <w:rPr>
      <w:rFonts w:cs="Arial"/>
      <w:sz w:val="20"/>
      <w:szCs w:val="20"/>
      <w:lang w:val="en-US" w:eastAsia="en-US"/>
    </w:rPr>
  </w:style>
  <w:style w:type="character" w:styleId="Kommentarzeichen">
    <w:name w:val="annotation reference"/>
    <w:basedOn w:val="Absatz-Standardschriftart"/>
    <w:semiHidden/>
    <w:rsid w:val="00DA1A78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DA1A78"/>
    <w:rPr>
      <w:sz w:val="20"/>
      <w:szCs w:val="20"/>
    </w:rPr>
  </w:style>
  <w:style w:type="character" w:customStyle="1" w:styleId="TextkrperZchn">
    <w:name w:val="Textkörper Zchn"/>
    <w:basedOn w:val="Absatz-Standardschriftart"/>
    <w:link w:val="Textkrper"/>
    <w:rsid w:val="009C66E8"/>
    <w:rPr>
      <w:rFonts w:ascii="Arial" w:hAnsi="Arial" w:cs="Arial"/>
      <w:sz w:val="21"/>
      <w:lang w:val="de-CH" w:eastAsia="de-CH" w:bidi="ar-SA"/>
    </w:rPr>
  </w:style>
  <w:style w:type="paragraph" w:customStyle="1" w:styleId="Textlinksbndig">
    <w:name w:val="Text linksbündig"/>
    <w:basedOn w:val="Standard"/>
    <w:rsid w:val="00395F76"/>
    <w:pPr>
      <w:tabs>
        <w:tab w:val="left" w:pos="8222"/>
        <w:tab w:val="right" w:pos="10064"/>
      </w:tabs>
      <w:spacing w:before="120" w:after="0"/>
    </w:pPr>
    <w:rPr>
      <w:sz w:val="20"/>
      <w:szCs w:val="20"/>
      <w:lang w:eastAsia="de-DE"/>
    </w:rPr>
  </w:style>
  <w:style w:type="paragraph" w:customStyle="1" w:styleId="Char3Char">
    <w:name w:val="Char3 Char"/>
    <w:basedOn w:val="Standard"/>
    <w:rsid w:val="00DA1A78"/>
    <w:pPr>
      <w:spacing w:line="240" w:lineRule="exact"/>
    </w:pPr>
    <w:rPr>
      <w:rFonts w:cs="Arial"/>
      <w:sz w:val="20"/>
      <w:szCs w:val="20"/>
      <w:lang w:val="en-US" w:eastAsia="en-US"/>
    </w:rPr>
  </w:style>
  <w:style w:type="paragraph" w:styleId="Kommentarthema">
    <w:name w:val="annotation subject"/>
    <w:basedOn w:val="Kommentartext"/>
    <w:next w:val="Kommentartext"/>
    <w:semiHidden/>
    <w:rsid w:val="00DA1A78"/>
    <w:rPr>
      <w:b/>
      <w:bCs/>
    </w:rPr>
  </w:style>
  <w:style w:type="paragraph" w:customStyle="1" w:styleId="Char3CharCharCharCharZchnZchnChar">
    <w:name w:val="Char3 Char Char Char Char Zchn Zchn Char"/>
    <w:basedOn w:val="Standard"/>
    <w:rsid w:val="00DA1A78"/>
    <w:pPr>
      <w:spacing w:line="240" w:lineRule="exact"/>
    </w:pPr>
    <w:rPr>
      <w:rFonts w:cs="Arial"/>
      <w:sz w:val="20"/>
      <w:szCs w:val="20"/>
      <w:lang w:val="en-US" w:eastAsia="en-US"/>
    </w:rPr>
  </w:style>
  <w:style w:type="paragraph" w:customStyle="1" w:styleId="zzTextkrper">
    <w:name w:val="zzTextkörper"/>
    <w:basedOn w:val="Standard"/>
    <w:rsid w:val="00DA1A78"/>
    <w:pPr>
      <w:spacing w:after="240"/>
    </w:pPr>
    <w:rPr>
      <w:sz w:val="24"/>
      <w:szCs w:val="20"/>
      <w:lang w:eastAsia="de-DE"/>
    </w:rPr>
  </w:style>
  <w:style w:type="paragraph" w:customStyle="1" w:styleId="Standardfett">
    <w:name w:val="Standard fett"/>
    <w:basedOn w:val="Standard"/>
    <w:rsid w:val="00DA1A78"/>
    <w:pPr>
      <w:tabs>
        <w:tab w:val="left" w:pos="2835"/>
        <w:tab w:val="left" w:pos="5529"/>
        <w:tab w:val="left" w:pos="6480"/>
      </w:tabs>
      <w:spacing w:after="0" w:line="259" w:lineRule="auto"/>
    </w:pPr>
    <w:rPr>
      <w:rFonts w:cs="Arial"/>
      <w:b/>
    </w:rPr>
  </w:style>
  <w:style w:type="paragraph" w:customStyle="1" w:styleId="Brottext">
    <w:name w:val="Brottext"/>
    <w:basedOn w:val="Standard"/>
    <w:rsid w:val="004D7070"/>
    <w:pPr>
      <w:spacing w:before="120" w:after="0" w:line="320" w:lineRule="exact"/>
      <w:ind w:left="567"/>
      <w:jc w:val="both"/>
    </w:pPr>
    <w:rPr>
      <w:rFonts w:ascii="ITC Stone Sans Std Medium" w:hAnsi="ITC Stone Sans Std Medium"/>
      <w:sz w:val="20"/>
      <w:szCs w:val="20"/>
      <w:lang w:eastAsia="en-US"/>
    </w:rPr>
  </w:style>
  <w:style w:type="paragraph" w:customStyle="1" w:styleId="Normal2">
    <w:name w:val="Normal2"/>
    <w:basedOn w:val="Standard"/>
    <w:rsid w:val="0058622D"/>
    <w:pPr>
      <w:tabs>
        <w:tab w:val="right" w:pos="9469"/>
      </w:tabs>
      <w:spacing w:after="0"/>
    </w:pPr>
    <w:rPr>
      <w:rFonts w:ascii="Helvetica" w:hAnsi="Helvetica"/>
      <w:sz w:val="18"/>
      <w:szCs w:val="24"/>
      <w:lang w:val="de-DE" w:eastAsia="de-DE"/>
    </w:rPr>
  </w:style>
  <w:style w:type="paragraph" w:styleId="Listenabsatz">
    <w:name w:val="List Paragraph"/>
    <w:basedOn w:val="Standard"/>
    <w:uiPriority w:val="34"/>
    <w:qFormat/>
    <w:rsid w:val="00B9049F"/>
    <w:pPr>
      <w:ind w:left="720"/>
      <w:contextualSpacing/>
    </w:pPr>
  </w:style>
  <w:style w:type="paragraph" w:customStyle="1" w:styleId="NormalE">
    <w:name w:val="NormalE"/>
    <w:basedOn w:val="Normal2"/>
    <w:rsid w:val="00E42F41"/>
    <w:pPr>
      <w:ind w:left="301" w:hanging="301"/>
    </w:pPr>
  </w:style>
  <w:style w:type="paragraph" w:customStyle="1" w:styleId="Aufzhlung3">
    <w:name w:val="Aufzählung_3"/>
    <w:basedOn w:val="Standard"/>
    <w:rsid w:val="005B4183"/>
    <w:pPr>
      <w:tabs>
        <w:tab w:val="left" w:pos="425"/>
        <w:tab w:val="left" w:pos="1980"/>
        <w:tab w:val="left" w:pos="5760"/>
      </w:tabs>
      <w:spacing w:before="80" w:after="0"/>
    </w:pPr>
    <w:rPr>
      <w:lang w:eastAsia="de-DE"/>
    </w:r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93330D"/>
    <w:rPr>
      <w:color w:val="808080"/>
      <w:shd w:val="clear" w:color="auto" w:fill="E6E6E6"/>
    </w:rPr>
  </w:style>
  <w:style w:type="paragraph" w:customStyle="1" w:styleId="AuffhrungAlphab">
    <w:name w:val="Aufführung Alphab."/>
    <w:basedOn w:val="Standard"/>
    <w:rsid w:val="00B3292D"/>
    <w:pPr>
      <w:numPr>
        <w:numId w:val="21"/>
      </w:numPr>
      <w:spacing w:after="0" w:line="240" w:lineRule="atLeast"/>
    </w:pPr>
    <w:rPr>
      <w:szCs w:val="20"/>
      <w:lang w:eastAsia="en-US"/>
    </w:rPr>
  </w:style>
  <w:style w:type="table" w:styleId="Tabellenraster">
    <w:name w:val="Table Grid"/>
    <w:basedOn w:val="NormaleTabelle"/>
    <w:uiPriority w:val="59"/>
    <w:rsid w:val="002809E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itelTabelle">
    <w:name w:val="Titel Tabelle"/>
    <w:basedOn w:val="TextTabelle"/>
    <w:next w:val="TextTabelle"/>
    <w:qFormat/>
    <w:rsid w:val="00C8347D"/>
    <w:rPr>
      <w:b/>
    </w:rPr>
  </w:style>
  <w:style w:type="table" w:customStyle="1" w:styleId="Gitternetztabelle21">
    <w:name w:val="Gitternetztabelle 21"/>
    <w:basedOn w:val="NormaleTabelle"/>
    <w:uiPriority w:val="47"/>
    <w:rsid w:val="00CE5C35"/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character" w:customStyle="1" w:styleId="KommentartextZchn">
    <w:name w:val="Kommentartext Zchn"/>
    <w:basedOn w:val="Absatz-Standardschriftart"/>
    <w:link w:val="Kommentartext"/>
    <w:semiHidden/>
    <w:rsid w:val="00825B46"/>
    <w:rPr>
      <w:rFonts w:ascii="Arial" w:hAnsi="Arial"/>
      <w:lang w:eastAsia="de-CH"/>
    </w:rPr>
  </w:style>
  <w:style w:type="character" w:customStyle="1" w:styleId="berschrift2Zchn">
    <w:name w:val="Überschrift 2 Zchn"/>
    <w:basedOn w:val="Absatz-Standardschriftart"/>
    <w:link w:val="berschrift2"/>
    <w:rsid w:val="00063715"/>
    <w:rPr>
      <w:rFonts w:ascii="Arial-BoldMT" w:hAnsi="Arial-BoldMT" w:cs="Arial-BoldMT"/>
      <w:b/>
      <w:iCs/>
      <w:noProof/>
      <w:sz w:val="24"/>
      <w:szCs w:val="24"/>
    </w:rPr>
  </w:style>
  <w:style w:type="character" w:customStyle="1" w:styleId="berschrift3Zchn">
    <w:name w:val="Überschrift 3 Zchn"/>
    <w:basedOn w:val="Absatz-Standardschriftart"/>
    <w:link w:val="berschrift3"/>
    <w:rsid w:val="00DD4CC7"/>
    <w:rPr>
      <w:rFonts w:ascii="Arial" w:hAnsi="Arial"/>
      <w:b/>
      <w:iCs/>
      <w:noProof/>
      <w:sz w:val="22"/>
      <w:szCs w:val="26"/>
      <w:lang w:eastAsia="de-CH"/>
    </w:rPr>
  </w:style>
  <w:style w:type="character" w:customStyle="1" w:styleId="berschrift1Zchn">
    <w:name w:val="Überschrift 1 Zchn"/>
    <w:basedOn w:val="Absatz-Standardschriftart"/>
    <w:link w:val="berschrift1"/>
    <w:rsid w:val="00C8347D"/>
    <w:rPr>
      <w:rFonts w:ascii="Arial" w:hAnsi="Arial"/>
      <w:b/>
      <w:bCs/>
      <w:sz w:val="28"/>
      <w:szCs w:val="32"/>
      <w:lang w:eastAsia="de-CH"/>
    </w:rPr>
  </w:style>
  <w:style w:type="character" w:customStyle="1" w:styleId="TitelZchn">
    <w:name w:val="Titel Zchn"/>
    <w:basedOn w:val="Absatz-Standardschriftart"/>
    <w:link w:val="Titel"/>
    <w:rsid w:val="00C55EAD"/>
    <w:rPr>
      <w:rFonts w:ascii="Arial" w:hAnsi="Arial"/>
      <w:b/>
      <w:bCs/>
      <w:sz w:val="22"/>
      <w:szCs w:val="22"/>
      <w:lang w:eastAsia="de-CH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E15F03"/>
    <w:rPr>
      <w:color w:val="605E5C"/>
      <w:shd w:val="clear" w:color="auto" w:fill="E1DFDD"/>
    </w:rPr>
  </w:style>
  <w:style w:type="paragraph" w:customStyle="1" w:styleId="AufzhlungTabelle">
    <w:name w:val="Aufzählung_Tabelle"/>
    <w:basedOn w:val="Aufzhlung1"/>
    <w:qFormat/>
    <w:rsid w:val="00A56F33"/>
    <w:pPr>
      <w:spacing w:after="40"/>
    </w:pPr>
    <w:rPr>
      <w:sz w:val="20"/>
    </w:rPr>
  </w:style>
  <w:style w:type="paragraph" w:styleId="HTMLAdresse">
    <w:name w:val="HTML Address"/>
    <w:basedOn w:val="Standard"/>
    <w:link w:val="HTMLAdresseZchn"/>
    <w:uiPriority w:val="99"/>
    <w:semiHidden/>
    <w:unhideWhenUsed/>
    <w:rsid w:val="00692B1D"/>
    <w:pPr>
      <w:spacing w:after="0"/>
    </w:pPr>
    <w:rPr>
      <w:rFonts w:ascii="Times New Roman" w:hAnsi="Times New Roman"/>
      <w:i/>
      <w:iCs/>
      <w:sz w:val="24"/>
      <w:szCs w:val="24"/>
    </w:rPr>
  </w:style>
  <w:style w:type="character" w:customStyle="1" w:styleId="HTMLAdresseZchn">
    <w:name w:val="HTML Adresse Zchn"/>
    <w:basedOn w:val="Absatz-Standardschriftart"/>
    <w:link w:val="HTMLAdresse"/>
    <w:uiPriority w:val="99"/>
    <w:semiHidden/>
    <w:rsid w:val="00692B1D"/>
    <w:rPr>
      <w:i/>
      <w:iCs/>
      <w:sz w:val="24"/>
      <w:szCs w:val="24"/>
      <w:lang w:eastAsia="de-CH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58056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3210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9287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770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appl\IDFIX\CLIENT\CLIENT.DOT" TargetMode="External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3111D38-9065-4371-BE51-7121BDF6D4F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CLIENT</Template>
  <TotalTime>0</TotalTime>
  <Pages>2</Pages>
  <Words>12</Words>
  <Characters>76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Taubenhalde, Gesamtsanierung</vt:lpstr>
    </vt:vector>
  </TitlesOfParts>
  <Manager/>
  <Company>BBL</Company>
  <LinksUpToDate>false</LinksUpToDate>
  <CharactersWithSpaces>87</CharactersWithSpaces>
  <SharedDoc>false</SharedDoc>
  <HyperlinkBase/>
  <HLinks>
    <vt:vector size="12" baseType="variant">
      <vt:variant>
        <vt:i4>6488105</vt:i4>
      </vt:variant>
      <vt:variant>
        <vt:i4>96</vt:i4>
      </vt:variant>
      <vt:variant>
        <vt:i4>0</vt:i4>
      </vt:variant>
      <vt:variant>
        <vt:i4>5</vt:i4>
      </vt:variant>
      <vt:variant>
        <vt:lpwstr>http://www.aios.ch</vt:lpwstr>
      </vt:variant>
      <vt:variant>
        <vt:lpwstr/>
      </vt:variant>
      <vt:variant>
        <vt:i4>7864400</vt:i4>
      </vt:variant>
      <vt:variant>
        <vt:i4>0</vt:i4>
      </vt:variant>
      <vt:variant>
        <vt:i4>0</vt:i4>
      </vt:variant>
      <vt:variant>
        <vt:i4>5</vt:i4>
      </vt:variant>
      <vt:variant>
        <vt:lpwstr>mailto:beschaffung.wto@bbl.admin.ch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Taubenhalde, Gesamtsanierung</dc:title>
  <dc:subject>Ausschreibing für die Präqulifikation</dc:subject>
  <dc:creator>Müller</dc:creator>
  <cp:keywords/>
  <dc:description/>
  <cp:lastModifiedBy>Eveline Müller</cp:lastModifiedBy>
  <cp:revision>4</cp:revision>
  <cp:lastPrinted>2018-12-12T10:19:00Z</cp:lastPrinted>
  <dcterms:created xsi:type="dcterms:W3CDTF">2019-05-17T04:51:00Z</dcterms:created>
  <dcterms:modified xsi:type="dcterms:W3CDTF">2019-05-17T05:04:00Z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pyright">
    <vt:lpwstr>PhiloPLAN GmbH - www.philoplan.ch</vt:lpwstr>
  </property>
  <property fmtid="{D5CDD505-2E9C-101B-9397-08002B2CF9AE}" pid="3" name="_NewReviewCycle">
    <vt:lpwstr/>
  </property>
</Properties>
</file>